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9CF" w:rsidRPr="006039CF" w:rsidRDefault="006039CF" w:rsidP="006039CF">
      <w:pPr>
        <w:spacing w:after="60"/>
        <w:rPr>
          <w:b/>
          <w:sz w:val="18"/>
          <w:szCs w:val="18"/>
        </w:rPr>
      </w:pPr>
      <w:r w:rsidRPr="006039CF">
        <w:rPr>
          <w:b/>
          <w:sz w:val="18"/>
          <w:szCs w:val="18"/>
        </w:rPr>
        <w:t>Двугранный угол</w:t>
      </w:r>
      <w:r>
        <w:rPr>
          <w:sz w:val="18"/>
          <w:szCs w:val="18"/>
        </w:rPr>
        <w:tab/>
      </w:r>
      <w:r w:rsidRPr="006039CF">
        <w:rPr>
          <w:b/>
          <w:sz w:val="18"/>
          <w:szCs w:val="18"/>
        </w:rPr>
        <w:t>Вариант 3</w:t>
      </w:r>
      <w:r>
        <w:rPr>
          <w:b/>
          <w:sz w:val="18"/>
          <w:szCs w:val="18"/>
        </w:rPr>
        <w:tab/>
        <w:t xml:space="preserve"> </w:t>
      </w:r>
      <w:r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50"/>
        <w:gridCol w:w="3751"/>
      </w:tblGrid>
      <w:tr w:rsidR="006039CF" w:rsidRPr="006039CF" w:rsidTr="00A05CE9">
        <w:tc>
          <w:tcPr>
            <w:tcW w:w="7501" w:type="dxa"/>
            <w:gridSpan w:val="2"/>
          </w:tcPr>
          <w:p w:rsidR="006039CF" w:rsidRPr="006039CF" w:rsidRDefault="003938FA" w:rsidP="00A05CE9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10522" editas="canvas" style="position:absolute;left:0;text-align:left;margin-left:1.55pt;margin-top:30.3pt;width:149.4pt;height:86pt;z-index:251671552" coordorigin="6466,5228" coordsize="2953,169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23" type="#_x0000_t75" style="position:absolute;left:6466;top:5228;width:2953;height:1690" o:preferrelative="f">
                    <v:fill o:detectmouseclick="t"/>
                    <v:path o:extrusionok="t" o:connecttype="none"/>
                    <o:lock v:ext="edit" text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24" type="#_x0000_t202" style="position:absolute;left:8180;top:6042;width:161;height:204" stroked="f">
                    <v:textbox style="mso-next-textbox:#_x0000_s10524;mso-fit-shape-to-text:t" inset="0,0,0,0">
                      <w:txbxContent>
                        <w:p w:rsidR="006039CF" w:rsidRPr="00FB725E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525" type="#_x0000_t202" style="position:absolute;left:7488;top:6684;width:162;height:205" stroked="f">
                    <v:textbox style="mso-next-textbox:#_x0000_s10525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526" type="#_x0000_t202" style="position:absolute;left:6692;top:5959;width:161;height:204" stroked="f">
                    <v:textbox style="mso-next-textbox:#_x0000_s10526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527" type="#_x0000_t202" style="position:absolute;left:9180;top:6345;width:161;height:206" stroked="f">
                    <v:textbox style="mso-next-textbox:#_x0000_s10527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528" type="#_x0000_t32" style="position:absolute;left:8423;top:6245;width:711;height:361;flip:x y" o:connectortype="straight">
                    <v:stroke dashstyle="dash"/>
                  </v:shape>
                  <v:shape id="_x0000_s10529" type="#_x0000_t32" style="position:absolute;left:7488;top:6604;width:1646;height:1;flip:x y" o:connectortype="straight" strokeweight="1pt"/>
                  <v:shape id="_x0000_s10530" type="#_x0000_t32" style="position:absolute;left:6776;top:6245;width:1647;height:1;flip:x y" o:connectortype="straight">
                    <v:stroke dashstyle="dash"/>
                  </v:shape>
                  <v:shape id="_x0000_s10531" type="#_x0000_t32" style="position:absolute;left:6776;top:6246;width:712;height:361;flip:x y" o:connectortype="straight" strokeweight="1pt"/>
                  <v:shape id="_x0000_s10532" type="#_x0000_t32" style="position:absolute;left:8423;top:5358;width:0;height:876;flip:y" o:connectortype="straight">
                    <v:stroke dashstyle="dash"/>
                  </v:shape>
                  <v:shape id="_x0000_s10533" type="#_x0000_t32" style="position:absolute;left:8423;top:5358;width:711;height:1247" o:connectortype="straight" strokeweight="1pt"/>
                  <v:shape id="_x0000_s10534" type="#_x0000_t32" style="position:absolute;left:6776;top:5358;width:1647;height:888;flip:x" o:connectortype="straight" strokeweight="1pt"/>
                  <v:shape id="_x0000_s10535" type="#_x0000_t202" style="position:absolute;left:8518;top:5310;width:161;height:204" stroked="f">
                    <v:textbox style="mso-next-textbox:#_x0000_s10535;mso-fit-shape-to-text:t" inset="0,0,0,0">
                      <w:txbxContent>
                        <w:p w:rsidR="006039CF" w:rsidRPr="004F12A7" w:rsidRDefault="006039CF" w:rsidP="006039C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0536" type="#_x0000_t32" style="position:absolute;left:7488;top:5358;width:935;height:1246;flip:x" o:connectortype="straight" strokeweight="1pt"/>
                  <v:shape id="_x0000_s10537" style="position:absolute;left:8423;top:6148;width:58;height:124" coordsize="59,127" path="m,l59,16r,111e" filled="f">
                    <v:path arrowok="t"/>
                  </v:shape>
                  <v:shape id="_x0000_s10538" style="position:absolute;left:8341;top:6148;width:82;height:98" coordsize="83,100" path="m83,l,,,100e" filled="f">
                    <v:path arrowok="t"/>
                  </v:shape>
                  <w10:wrap type="square"/>
                </v:group>
              </w:pict>
            </w:r>
            <w:r w:rsidR="006039CF" w:rsidRPr="006039CF">
              <w:rPr>
                <w:sz w:val="18"/>
                <w:szCs w:val="18"/>
              </w:rPr>
              <w:t xml:space="preserve">Дано: </w:t>
            </w:r>
            <w:r w:rsidR="006039CF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33" type="#_x0000_t75" style="width:54.4pt;height:15.3pt" o:ole="">
                  <v:imagedata r:id="rId7" o:title=""/>
                </v:shape>
                <o:OLEObject Type="Embed" ProgID="Equation.3" ShapeID="_x0000_i1033" DrawAspect="Content" ObjectID="_1304488103" r:id="rId8"/>
              </w:object>
            </w:r>
            <w:r w:rsidR="006039CF" w:rsidRPr="006039CF">
              <w:rPr>
                <w:sz w:val="18"/>
                <w:szCs w:val="18"/>
              </w:rPr>
              <w:t xml:space="preserve">, </w:t>
            </w:r>
            <w:r w:rsidR="006039CF" w:rsidRPr="006039CF">
              <w:rPr>
                <w:sz w:val="18"/>
                <w:szCs w:val="18"/>
              </w:rPr>
              <w:br/>
            </w:r>
            <w:r w:rsidR="006039CF" w:rsidRPr="006039CF">
              <w:rPr>
                <w:i/>
                <w:sz w:val="18"/>
                <w:szCs w:val="18"/>
                <w:lang w:val="en-US"/>
              </w:rPr>
              <w:t>ABCD</w:t>
            </w:r>
            <w:r w:rsidR="006039CF" w:rsidRPr="006039CF">
              <w:rPr>
                <w:sz w:val="18"/>
                <w:szCs w:val="18"/>
              </w:rPr>
              <w:t xml:space="preserve"> прямоугольник.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8"/>
              <w:gridCol w:w="2236"/>
            </w:tblGrid>
            <w:tr w:rsidR="006039CF" w:rsidRPr="006039CF" w:rsidTr="00A05CE9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6039CF" w:rsidRDefault="006039CF" w:rsidP="00A05CE9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 xml:space="preserve">Двугранный 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</w:tr>
            <w:tr w:rsidR="006039CF" w:rsidRPr="006039CF" w:rsidTr="00A05CE9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6039CF" w:rsidRDefault="006039CF" w:rsidP="00A05CE9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DABF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39CF" w:rsidRPr="006039CF" w:rsidTr="00A05CE9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ADCF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39CF" w:rsidRPr="006039CF" w:rsidTr="00A05CE9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A60194" w:rsidRDefault="006039CF" w:rsidP="00A60194">
                  <w:pPr>
                    <w:rPr>
                      <w:sz w:val="18"/>
                      <w:szCs w:val="18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CFD</w:t>
                  </w:r>
                  <w:r w:rsidR="00A60194">
                    <w:rPr>
                      <w:i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6039CF" w:rsidRPr="006039CF" w:rsidRDefault="006039CF" w:rsidP="00A05CE9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6039CF" w:rsidRPr="006039CF" w:rsidTr="00A05CE9">
        <w:trPr>
          <w:trHeight w:val="2600"/>
        </w:trPr>
        <w:tc>
          <w:tcPr>
            <w:tcW w:w="3750" w:type="dxa"/>
          </w:tcPr>
          <w:p w:rsidR="006039CF" w:rsidRPr="006039CF" w:rsidRDefault="008E1A7F" w:rsidP="00A05C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</w:t>
            </w:r>
            <w:r w:rsidR="006039CF" w:rsidRPr="006039CF">
              <w:rPr>
                <w:sz w:val="18"/>
                <w:szCs w:val="18"/>
              </w:rPr>
              <w:t xml:space="preserve">Дано: </w:t>
            </w:r>
            <w:r w:rsidR="006039CF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34" type="#_x0000_t75" style="width:54.4pt;height:15.3pt" o:ole="">
                  <v:imagedata r:id="rId9" o:title=""/>
                </v:shape>
                <o:OLEObject Type="Embed" ProgID="Equation.3" ShapeID="_x0000_i1034" DrawAspect="Content" ObjectID="_1304488104" r:id="rId10"/>
              </w:object>
            </w:r>
            <w:r w:rsidR="006039CF" w:rsidRPr="006039CF">
              <w:rPr>
                <w:sz w:val="18"/>
                <w:szCs w:val="18"/>
              </w:rPr>
              <w:t>,</w:t>
            </w:r>
            <w:r w:rsidR="006039CF" w:rsidRPr="006039CF">
              <w:rPr>
                <w:sz w:val="18"/>
                <w:szCs w:val="18"/>
              </w:rPr>
              <w:br/>
            </w:r>
            <w:r w:rsidR="006039CF" w:rsidRPr="006039CF">
              <w:rPr>
                <w:position w:val="-6"/>
                <w:sz w:val="18"/>
                <w:szCs w:val="18"/>
              </w:rPr>
              <w:object w:dxaOrig="620" w:dyaOrig="240">
                <v:shape id="_x0000_i1035" type="#_x0000_t75" style="width:31.4pt;height:13pt" o:ole="">
                  <v:imagedata r:id="rId11" o:title=""/>
                </v:shape>
                <o:OLEObject Type="Embed" ProgID="Equation.3" ShapeID="_x0000_i1035" DrawAspect="Content" ObjectID="_1304488105" r:id="rId12"/>
              </w:object>
            </w:r>
            <w:r w:rsidR="006039CF" w:rsidRPr="006039CF">
              <w:rPr>
                <w:sz w:val="18"/>
                <w:szCs w:val="18"/>
              </w:rPr>
              <w:t xml:space="preserve"> прямоугольник. Постройте угол между плоскостями </w:t>
            </w:r>
            <w:r w:rsidR="006039CF" w:rsidRPr="006039CF">
              <w:rPr>
                <w:position w:val="-6"/>
                <w:sz w:val="18"/>
                <w:szCs w:val="18"/>
              </w:rPr>
              <w:object w:dxaOrig="480" w:dyaOrig="240">
                <v:shape id="_x0000_i1036" type="#_x0000_t75" style="width:23.75pt;height:12.25pt" o:ole="">
                  <v:imagedata r:id="rId13" o:title=""/>
                </v:shape>
                <o:OLEObject Type="Embed" ProgID="Equation.3" ShapeID="_x0000_i1036" DrawAspect="Content" ObjectID="_1304488106" r:id="rId14"/>
              </w:object>
            </w:r>
            <w:r w:rsidR="006039CF" w:rsidRPr="006039CF">
              <w:rPr>
                <w:sz w:val="18"/>
                <w:szCs w:val="18"/>
              </w:rPr>
              <w:t xml:space="preserve"> и </w:t>
            </w:r>
            <w:r w:rsidR="006039CF" w:rsidRPr="006039CF">
              <w:rPr>
                <w:position w:val="-4"/>
                <w:sz w:val="18"/>
                <w:szCs w:val="18"/>
              </w:rPr>
              <w:object w:dxaOrig="480" w:dyaOrig="220">
                <v:shape id="_x0000_i1037" type="#_x0000_t75" style="width:23.75pt;height:11.5pt" o:ole="">
                  <v:imagedata r:id="rId15" o:title=""/>
                </v:shape>
                <o:OLEObject Type="Embed" ProgID="Equation.3" ShapeID="_x0000_i1037" DrawAspect="Content" ObjectID="_1304488107" r:id="rId16"/>
              </w:object>
            </w:r>
          </w:p>
          <w:p w:rsidR="006039CF" w:rsidRPr="006039CF" w:rsidRDefault="003938FA" w:rsidP="00A05CE9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539" type="#_x0000_t202" style="position:absolute;left:0;text-align:left;margin-left:100.55pt;margin-top:0;width:8.2pt;height:10.35pt;z-index:251672576" stroked="f">
                  <v:textbox style="mso-next-textbox:#_x0000_s10539;mso-fit-shape-to-text:t" inset="0,0,0,0">
                    <w:txbxContent>
                      <w:p w:rsidR="006039CF" w:rsidRPr="00287D02" w:rsidRDefault="006039CF" w:rsidP="006039CF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504" editas="canvas" style="width:169.9pt;height:87.8pt;mso-position-horizontal-relative:char;mso-position-vertical-relative:line" coordorigin="6061,5193" coordsize="3358,1725">
                  <o:lock v:ext="edit" aspectratio="t"/>
                  <v:shape id="_x0000_s10505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506" type="#_x0000_t202" style="position:absolute;left:8439;top:6656;width:160;height:205" stroked="f">
                    <v:textbox style="mso-next-textbox:#_x0000_s10506;mso-fit-shape-to-text:t" inset="0,0,0,0">
                      <w:txbxContent>
                        <w:p w:rsidR="006039CF" w:rsidRPr="00FB725E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507" type="#_x0000_t202" style="position:absolute;left:7272;top:5991;width:162;height:203" stroked="f">
                    <v:textbox style="mso-next-textbox:#_x0000_s10507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508" type="#_x0000_t32" style="position:absolute;left:6577;top:6685;width:1782;height:1" o:connectortype="straight"/>
                  <v:shape id="_x0000_s10509" type="#_x0000_t32" style="position:absolute;left:8359;top:6196;width:856;height:491;flip:y" o:connectortype="straight" strokecolor="black [3213]"/>
                  <v:shape id="_x0000_s10510" type="#_x0000_t32" style="position:absolute;left:6577;top:6195;width:857;height:491;flip:y" o:connectortype="straight" strokecolor="black [3213]">
                    <v:stroke dashstyle="dash"/>
                  </v:shape>
                  <v:shape id="_x0000_s10511" type="#_x0000_t32" style="position:absolute;left:7434;top:6194;width:1781;height:1" o:connectortype="straight">
                    <v:stroke dashstyle="dash"/>
                  </v:shape>
                  <v:shape id="_x0000_s10512" type="#_x0000_t32" style="position:absolute;left:6577;top:6194;width:2638;height:491;flip:y" o:connectortype="straight">
                    <v:stroke dashstyle="dash"/>
                  </v:shape>
                  <v:shape id="_x0000_s10513" type="#_x0000_t32" style="position:absolute;left:7434;top:6194;width:925;height:497;flip:x y" o:connectortype="straight">
                    <v:stroke dashstyle="dash"/>
                  </v:shape>
                  <v:shape id="_x0000_s10514" type="#_x0000_t32" style="position:absolute;left:7878;top:5293;width:0;height:1138;flip:y" o:connectortype="straight">
                    <v:stroke dashstyle="dash"/>
                  </v:shape>
                  <v:shape id="_x0000_s10515" type="#_x0000_t202" style="position:absolute;left:6412;top:6431;width:161;height:202" stroked="f">
                    <v:textbox style="mso-next-textbox:#_x0000_s10515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516" type="#_x0000_t32" style="position:absolute;left:7878;top:5293;width:481;height:1398" o:connectortype="straight"/>
                  <v:shape id="_x0000_s10517" type="#_x0000_t32" style="position:absolute;left:6577;top:5293;width:1301;height:1392;flip:x" o:connectortype="straight"/>
                  <v:shape id="_x0000_s10518" type="#_x0000_t32" style="position:absolute;left:7434;top:5293;width:444;height:901;flip:x" o:connectortype="straight">
                    <v:stroke dashstyle="dash"/>
                  </v:shape>
                  <v:shape id="_x0000_s10519" type="#_x0000_t202" style="position:absolute;left:9215;top:5955;width:162;height:204" stroked="f">
                    <v:textbox style="mso-next-textbox:#_x0000_s10519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520" type="#_x0000_t32" style="position:absolute;left:7878;top:5293;width:1338;height:901" o:connectortype="straight"/>
                  <v:shape id="_x0000_s10521" type="#_x0000_t202" style="position:absolute;left:7650;top:6196;width:161;height:202" stroked="f">
                    <v:textbox style="mso-next-textbox:#_x0000_s10521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6039CF" w:rsidRPr="006039CF" w:rsidRDefault="008E1A7F" w:rsidP="00A05C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3.  </w:t>
            </w:r>
            <w:r w:rsidR="006039CF" w:rsidRPr="006039CF">
              <w:rPr>
                <w:sz w:val="18"/>
                <w:szCs w:val="18"/>
              </w:rPr>
              <w:t xml:space="preserve">Дано: </w:t>
            </w:r>
            <w:r w:rsidR="006039CF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38" type="#_x0000_t75" style="width:54.4pt;height:15.3pt" o:ole="">
                  <v:imagedata r:id="rId9" o:title=""/>
                </v:shape>
                <o:OLEObject Type="Embed" ProgID="Equation.3" ShapeID="_x0000_i1038" DrawAspect="Content" ObjectID="_1304488108" r:id="rId17"/>
              </w:object>
            </w:r>
            <w:r w:rsidR="006039CF" w:rsidRPr="006039CF">
              <w:rPr>
                <w:sz w:val="18"/>
                <w:szCs w:val="18"/>
              </w:rPr>
              <w:t>,</w:t>
            </w:r>
            <w:r w:rsidR="006039CF" w:rsidRPr="006039CF">
              <w:rPr>
                <w:sz w:val="18"/>
                <w:szCs w:val="18"/>
              </w:rPr>
              <w:br/>
            </w:r>
            <w:r w:rsidR="006039CF" w:rsidRPr="006039CF">
              <w:rPr>
                <w:position w:val="-6"/>
                <w:sz w:val="18"/>
                <w:szCs w:val="18"/>
              </w:rPr>
              <w:object w:dxaOrig="620" w:dyaOrig="240">
                <v:shape id="_x0000_i1039" type="#_x0000_t75" style="width:31.4pt;height:13pt" o:ole="">
                  <v:imagedata r:id="rId11" o:title=""/>
                </v:shape>
                <o:OLEObject Type="Embed" ProgID="Equation.3" ShapeID="_x0000_i1039" DrawAspect="Content" ObjectID="_1304488109" r:id="rId18"/>
              </w:object>
            </w:r>
            <w:r w:rsidR="006039CF" w:rsidRPr="006039CF">
              <w:rPr>
                <w:sz w:val="18"/>
                <w:szCs w:val="18"/>
              </w:rPr>
              <w:t xml:space="preserve"> ромб. Постройте угол между пло</w:t>
            </w:r>
            <w:r w:rsidR="006039CF" w:rsidRPr="006039CF">
              <w:rPr>
                <w:sz w:val="18"/>
                <w:szCs w:val="18"/>
              </w:rPr>
              <w:t>с</w:t>
            </w:r>
            <w:r w:rsidR="006039CF" w:rsidRPr="006039CF">
              <w:rPr>
                <w:sz w:val="18"/>
                <w:szCs w:val="18"/>
              </w:rPr>
              <w:t xml:space="preserve">костями </w:t>
            </w:r>
            <w:r w:rsidR="006039CF" w:rsidRPr="006039CF">
              <w:rPr>
                <w:position w:val="-6"/>
                <w:sz w:val="18"/>
                <w:szCs w:val="18"/>
              </w:rPr>
              <w:object w:dxaOrig="480" w:dyaOrig="240">
                <v:shape id="_x0000_i1040" type="#_x0000_t75" style="width:23.75pt;height:12.25pt" o:ole="">
                  <v:imagedata r:id="rId19" o:title=""/>
                </v:shape>
                <o:OLEObject Type="Embed" ProgID="Equation.3" ShapeID="_x0000_i1040" DrawAspect="Content" ObjectID="_1304488110" r:id="rId20"/>
              </w:object>
            </w:r>
            <w:r w:rsidR="006039CF" w:rsidRPr="006039CF">
              <w:rPr>
                <w:sz w:val="18"/>
                <w:szCs w:val="18"/>
              </w:rPr>
              <w:t xml:space="preserve"> и </w:t>
            </w:r>
            <w:r w:rsidR="006039CF" w:rsidRPr="006039CF">
              <w:rPr>
                <w:position w:val="-4"/>
                <w:sz w:val="18"/>
                <w:szCs w:val="18"/>
              </w:rPr>
              <w:object w:dxaOrig="480" w:dyaOrig="220">
                <v:shape id="_x0000_i1041" type="#_x0000_t75" style="width:23.75pt;height:11.5pt" o:ole="">
                  <v:imagedata r:id="rId21" o:title=""/>
                </v:shape>
                <o:OLEObject Type="Embed" ProgID="Equation.3" ShapeID="_x0000_i1041" DrawAspect="Content" ObjectID="_1304488111" r:id="rId22"/>
              </w:object>
            </w:r>
          </w:p>
          <w:p w:rsidR="006039CF" w:rsidRPr="006039CF" w:rsidRDefault="003938FA" w:rsidP="00A05C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485" editas="canvas" style="width:169.9pt;height:87.8pt;mso-position-horizontal-relative:char;mso-position-vertical-relative:line" coordorigin="6061,5193" coordsize="3358,1725">
                  <o:lock v:ext="edit" aspectratio="t"/>
                  <v:shape id="_x0000_s10486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487" type="#_x0000_t202" style="position:absolute;left:8439;top:6656;width:160;height:205" stroked="f">
                    <v:textbox style="mso-next-textbox:#_x0000_s10487;mso-fit-shape-to-text:t" inset="0,0,0,0">
                      <w:txbxContent>
                        <w:p w:rsidR="006039CF" w:rsidRPr="00FB725E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488" type="#_x0000_t202" style="position:absolute;left:7272;top:5991;width:162;height:203" stroked="f">
                    <v:textbox style="mso-next-textbox:#_x0000_s10488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489" type="#_x0000_t32" style="position:absolute;left:6577;top:6685;width:1782;height:1" o:connectortype="straight"/>
                  <v:shape id="_x0000_s10490" type="#_x0000_t32" style="position:absolute;left:8359;top:6196;width:856;height:491;flip:y" o:connectortype="straight" strokecolor="black [3213]"/>
                  <v:shape id="_x0000_s10491" type="#_x0000_t32" style="position:absolute;left:6577;top:6195;width:857;height:491;flip:y" o:connectortype="straight" strokecolor="black [3213]">
                    <v:stroke dashstyle="dash"/>
                  </v:shape>
                  <v:shape id="_x0000_s10492" type="#_x0000_t32" style="position:absolute;left:7434;top:6194;width:1781;height:1" o:connectortype="straight">
                    <v:stroke dashstyle="dash"/>
                  </v:shape>
                  <v:shape id="_x0000_s10493" type="#_x0000_t32" style="position:absolute;left:6577;top:6194;width:2638;height:491;flip:y" o:connectortype="straight">
                    <v:stroke dashstyle="dash"/>
                  </v:shape>
                  <v:shape id="_x0000_s10494" type="#_x0000_t32" style="position:absolute;left:7434;top:6194;width:925;height:497;flip:x y" o:connectortype="straight">
                    <v:stroke dashstyle="dash"/>
                  </v:shape>
                  <v:shape id="_x0000_s10495" type="#_x0000_t32" style="position:absolute;left:7878;top:5293;width:0;height:1138;flip:y" o:connectortype="straight">
                    <v:stroke dashstyle="dash"/>
                  </v:shape>
                  <v:shape id="_x0000_s10496" type="#_x0000_t202" style="position:absolute;left:6412;top:6431;width:161;height:202" stroked="f">
                    <v:textbox style="mso-next-textbox:#_x0000_s10496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497" type="#_x0000_t32" style="position:absolute;left:7878;top:5293;width:481;height:1398" o:connectortype="straight"/>
                  <v:shape id="_x0000_s10498" type="#_x0000_t32" style="position:absolute;left:6577;top:5293;width:1301;height:1392;flip:x" o:connectortype="straight"/>
                  <v:shape id="_x0000_s10499" type="#_x0000_t32" style="position:absolute;left:7434;top:5293;width:444;height:901;flip:x" o:connectortype="straight">
                    <v:stroke dashstyle="dash"/>
                  </v:shape>
                  <v:shape id="_x0000_s10500" type="#_x0000_t202" style="position:absolute;left:9215;top:5955;width:162;height:204" stroked="f">
                    <v:textbox style="mso-next-textbox:#_x0000_s10500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501" type="#_x0000_t32" style="position:absolute;left:7878;top:5293;width:1338;height:901" o:connectortype="straight"/>
                  <v:shape id="_x0000_s10502" type="#_x0000_t202" style="position:absolute;left:7887;top:6194;width:161;height:202" stroked="f">
                    <v:textbox style="mso-next-textbox:#_x0000_s10502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v:shape id="_x0000_s10503" type="#_x0000_t202" style="position:absolute;left:7981;top:5193;width:162;height:203" stroked="f">
                    <v:textbox style="mso-next-textbox:#_x0000_s10503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6039CF" w:rsidRDefault="006039CF" w:rsidP="006039CF">
      <w:pPr>
        <w:rPr>
          <w:b/>
          <w:sz w:val="8"/>
          <w:szCs w:val="8"/>
        </w:rPr>
      </w:pPr>
    </w:p>
    <w:p w:rsidR="006039CF" w:rsidRDefault="006039CF" w:rsidP="006039CF">
      <w:pPr>
        <w:rPr>
          <w:b/>
          <w:sz w:val="8"/>
          <w:szCs w:val="8"/>
        </w:rPr>
      </w:pPr>
    </w:p>
    <w:p w:rsidR="006039CF" w:rsidRDefault="006039CF" w:rsidP="006039CF">
      <w:pPr>
        <w:rPr>
          <w:b/>
          <w:sz w:val="8"/>
          <w:szCs w:val="8"/>
        </w:rPr>
      </w:pPr>
    </w:p>
    <w:p w:rsidR="006039CF" w:rsidRDefault="006039CF" w:rsidP="006039CF">
      <w:pPr>
        <w:rPr>
          <w:b/>
          <w:sz w:val="8"/>
          <w:szCs w:val="8"/>
        </w:rPr>
      </w:pPr>
    </w:p>
    <w:p w:rsidR="006039CF" w:rsidRDefault="006039CF" w:rsidP="006039CF">
      <w:pPr>
        <w:rPr>
          <w:b/>
          <w:sz w:val="8"/>
          <w:szCs w:val="8"/>
        </w:rPr>
      </w:pPr>
    </w:p>
    <w:p w:rsidR="006039CF" w:rsidRPr="006039CF" w:rsidRDefault="006039CF" w:rsidP="006039CF">
      <w:pPr>
        <w:rPr>
          <w:b/>
          <w:sz w:val="8"/>
          <w:szCs w:val="8"/>
        </w:rPr>
      </w:pPr>
    </w:p>
    <w:p w:rsidR="00F23A05" w:rsidRPr="006039CF" w:rsidRDefault="004F12A7" w:rsidP="006039CF">
      <w:pPr>
        <w:spacing w:after="60"/>
        <w:rPr>
          <w:b/>
          <w:sz w:val="18"/>
          <w:szCs w:val="18"/>
        </w:rPr>
      </w:pPr>
      <w:r w:rsidRPr="006039CF">
        <w:rPr>
          <w:b/>
          <w:sz w:val="18"/>
          <w:szCs w:val="18"/>
        </w:rPr>
        <w:t>Двугранный угол</w:t>
      </w:r>
      <w:r w:rsidR="006039CF" w:rsidRPr="006039CF">
        <w:rPr>
          <w:b/>
          <w:sz w:val="18"/>
          <w:szCs w:val="18"/>
        </w:rPr>
        <w:tab/>
        <w:t>Вариант 4</w:t>
      </w:r>
      <w:r w:rsidR="006039CF">
        <w:rPr>
          <w:b/>
          <w:sz w:val="18"/>
          <w:szCs w:val="18"/>
        </w:rPr>
        <w:tab/>
      </w:r>
      <w:r w:rsidR="006039CF"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50"/>
        <w:gridCol w:w="3751"/>
      </w:tblGrid>
      <w:tr w:rsidR="005F3536" w:rsidRPr="006039CF" w:rsidTr="006D6C22">
        <w:tc>
          <w:tcPr>
            <w:tcW w:w="7501" w:type="dxa"/>
            <w:gridSpan w:val="2"/>
          </w:tcPr>
          <w:p w:rsidR="005F3536" w:rsidRPr="006039CF" w:rsidRDefault="003938FA" w:rsidP="005F3536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2037" editas="canvas" style="position:absolute;left:0;text-align:left;margin-left:1.55pt;margin-top:30.3pt;width:149.4pt;height:86pt;z-index:251661312" coordorigin="6466,5228" coordsize="2953,1690">
                  <o:lock v:ext="edit" aspectratio="t"/>
                  <v:shape id="_x0000_s2038" type="#_x0000_t75" style="position:absolute;left:6466;top:5228;width:2953;height:1690" o:preferrelative="f">
                    <v:fill o:detectmouseclick="t"/>
                    <v:path o:extrusionok="t" o:connecttype="none"/>
                    <o:lock v:ext="edit" text="t"/>
                  </v:shape>
                  <v:shape id="_x0000_s2039" type="#_x0000_t202" style="position:absolute;left:8180;top:6042;width:161;height:204" stroked="f">
                    <v:textbox style="mso-next-textbox:#_x0000_s2039;mso-fit-shape-to-text:t" inset="0,0,0,0">
                      <w:txbxContent>
                        <w:p w:rsidR="005F3536" w:rsidRPr="00FB725E" w:rsidRDefault="005F3536" w:rsidP="005F3536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2042" type="#_x0000_t202" style="position:absolute;left:7488;top:6684;width:162;height:205" stroked="f">
                    <v:textbox style="mso-next-textbox:#_x0000_s2042;mso-fit-shape-to-text:t" inset="0,0,0,0">
                      <w:txbxContent>
                        <w:p w:rsidR="005F3536" w:rsidRPr="00287D02" w:rsidRDefault="005F3536" w:rsidP="005F3536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2043" type="#_x0000_t202" style="position:absolute;left:6692;top:5959;width:161;height:204" stroked="f">
                    <v:textbox style="mso-next-textbox:#_x0000_s2043;mso-fit-shape-to-text:t" inset="0,0,0,0">
                      <w:txbxContent>
                        <w:p w:rsidR="005F3536" w:rsidRPr="00287D02" w:rsidRDefault="005F3536" w:rsidP="005F3536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2044" type="#_x0000_t202" style="position:absolute;left:9180;top:6345;width:161;height:206" stroked="f">
                    <v:textbox style="mso-next-textbox:#_x0000_s2044;mso-fit-shape-to-text:t" inset="0,0,0,0">
                      <w:txbxContent>
                        <w:p w:rsidR="005F3536" w:rsidRPr="00C91A5A" w:rsidRDefault="005F3536" w:rsidP="005F3536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2045" type="#_x0000_t32" style="position:absolute;left:8423;top:6245;width:711;height:361;flip:x y" o:connectortype="straight">
                    <v:stroke dashstyle="dash"/>
                  </v:shape>
                  <v:shape id="_x0000_s2046" type="#_x0000_t32" style="position:absolute;left:7488;top:6604;width:1646;height:1;flip:x y" o:connectortype="straight" strokeweight="1pt"/>
                  <v:shape id="_x0000_s2047" type="#_x0000_t32" style="position:absolute;left:6776;top:6245;width:1647;height:1;flip:x y" o:connectortype="straight">
                    <v:stroke dashstyle="dash"/>
                  </v:shape>
                  <v:shape id="_x0000_s10240" type="#_x0000_t32" style="position:absolute;left:6776;top:6246;width:712;height:361;flip:x y" o:connectortype="straight" strokeweight="1pt"/>
                  <v:shape id="_x0000_s10241" type="#_x0000_t32" style="position:absolute;left:8423;top:5358;width:0;height:876;flip:y" o:connectortype="straight">
                    <v:stroke dashstyle="dash"/>
                  </v:shape>
                  <v:shape id="_x0000_s10242" type="#_x0000_t32" style="position:absolute;left:8423;top:5358;width:711;height:1247" o:connectortype="straight" strokeweight="1pt"/>
                  <v:shape id="_x0000_s10243" type="#_x0000_t32" style="position:absolute;left:6776;top:5358;width:1647;height:888;flip:x" o:connectortype="straight" strokeweight="1pt"/>
                  <v:shape id="_x0000_s10244" type="#_x0000_t202" style="position:absolute;left:8518;top:5310;width:161;height:204" stroked="f">
                    <v:textbox style="mso-next-textbox:#_x0000_s10244;mso-fit-shape-to-text:t" inset="0,0,0,0">
                      <w:txbxContent>
                        <w:p w:rsidR="005F3536" w:rsidRPr="004F12A7" w:rsidRDefault="005F3536" w:rsidP="005F3536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0245" type="#_x0000_t32" style="position:absolute;left:7488;top:5358;width:935;height:1246;flip:x" o:connectortype="straight" strokeweight="1pt"/>
                  <v:shape id="_x0000_s10255" style="position:absolute;left:8423;top:6148;width:58;height:124" coordsize="59,127" path="m,l59,16r,111e" filled="f">
                    <v:path arrowok="t"/>
                  </v:shape>
                  <v:shape id="_x0000_s10261" style="position:absolute;left:8341;top:6148;width:82;height:98" coordsize="83,100" path="m83,l,,,100e" filled="f">
                    <v:path arrowok="t"/>
                  </v:shape>
                  <w10:wrap type="square"/>
                </v:group>
              </w:pict>
            </w:r>
            <w:r>
              <w:rPr>
                <w:noProof/>
                <w:sz w:val="18"/>
                <w:szCs w:val="18"/>
              </w:rPr>
              <w:pict>
                <v:shape id="_x0000_s2036" type="#_x0000_t32" style="position:absolute;left:0;text-align:left;margin-left:-397.1pt;margin-top:48.8pt;width:23.65pt;height:67.5pt;z-index:251660288" o:connectortype="straight"/>
              </w:pict>
            </w:r>
            <w:r w:rsidR="005F3536" w:rsidRPr="006039CF">
              <w:rPr>
                <w:sz w:val="18"/>
                <w:szCs w:val="18"/>
              </w:rPr>
              <w:t xml:space="preserve">Дано: </w:t>
            </w:r>
            <w:r w:rsidR="005F3536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42" type="#_x0000_t75" style="width:54.4pt;height:15.3pt" o:ole="">
                  <v:imagedata r:id="rId7" o:title=""/>
                </v:shape>
                <o:OLEObject Type="Embed" ProgID="Equation.3" ShapeID="_x0000_i1042" DrawAspect="Content" ObjectID="_1304488112" r:id="rId23"/>
              </w:object>
            </w:r>
            <w:r w:rsidR="005F3536" w:rsidRPr="006039CF">
              <w:rPr>
                <w:sz w:val="18"/>
                <w:szCs w:val="18"/>
              </w:rPr>
              <w:t xml:space="preserve">, </w:t>
            </w:r>
            <w:r w:rsidR="005F3536" w:rsidRPr="006039CF">
              <w:rPr>
                <w:sz w:val="18"/>
                <w:szCs w:val="18"/>
              </w:rPr>
              <w:br/>
            </w:r>
            <w:r w:rsidR="005F3536" w:rsidRPr="006039CF">
              <w:rPr>
                <w:i/>
                <w:sz w:val="18"/>
                <w:szCs w:val="18"/>
                <w:lang w:val="en-US"/>
              </w:rPr>
              <w:t>ABCD</w:t>
            </w:r>
            <w:r w:rsidR="005F3536" w:rsidRPr="006039CF">
              <w:rPr>
                <w:sz w:val="18"/>
                <w:szCs w:val="18"/>
              </w:rPr>
              <w:t xml:space="preserve"> прямоугольник.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8"/>
              <w:gridCol w:w="2236"/>
            </w:tblGrid>
            <w:tr w:rsidR="005F3536" w:rsidRPr="006039CF" w:rsidTr="007D7266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5F3536" w:rsidRPr="006039CF" w:rsidRDefault="005F3536" w:rsidP="005F3536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 xml:space="preserve">Двугранный 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5F3536" w:rsidRPr="006039CF" w:rsidRDefault="005F3536" w:rsidP="005F3536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</w:tr>
            <w:tr w:rsidR="005F3536" w:rsidRPr="006039CF" w:rsidTr="007D7266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5F3536" w:rsidRPr="006039CF" w:rsidRDefault="005F3536" w:rsidP="005F3536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ADFC</w:t>
                  </w:r>
                </w:p>
              </w:tc>
              <w:tc>
                <w:tcPr>
                  <w:tcW w:w="2236" w:type="dxa"/>
                  <w:vAlign w:val="center"/>
                </w:tcPr>
                <w:p w:rsidR="005F3536" w:rsidRPr="006039CF" w:rsidRDefault="005F3536" w:rsidP="005F3536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F3536" w:rsidRPr="006039CF" w:rsidTr="007D7266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5F3536" w:rsidRPr="006039CF" w:rsidRDefault="005F3536" w:rsidP="005F3536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ABCF</w:t>
                  </w:r>
                </w:p>
              </w:tc>
              <w:tc>
                <w:tcPr>
                  <w:tcW w:w="2236" w:type="dxa"/>
                  <w:vAlign w:val="center"/>
                </w:tcPr>
                <w:p w:rsidR="005F3536" w:rsidRPr="006039CF" w:rsidRDefault="005F3536" w:rsidP="005F3536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F3536" w:rsidRPr="006039CF" w:rsidTr="007D7266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5F3536" w:rsidRPr="006039CF" w:rsidRDefault="005F3536" w:rsidP="005F3536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BADF</w:t>
                  </w:r>
                </w:p>
              </w:tc>
              <w:tc>
                <w:tcPr>
                  <w:tcW w:w="2236" w:type="dxa"/>
                  <w:vAlign w:val="center"/>
                </w:tcPr>
                <w:p w:rsidR="005F3536" w:rsidRPr="006039CF" w:rsidRDefault="005F3536" w:rsidP="005F3536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5F3536" w:rsidRPr="006039CF" w:rsidRDefault="005F3536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3A6C48" w:rsidRPr="006039CF" w:rsidTr="006039CF">
        <w:trPr>
          <w:trHeight w:val="2591"/>
        </w:trPr>
        <w:tc>
          <w:tcPr>
            <w:tcW w:w="3750" w:type="dxa"/>
          </w:tcPr>
          <w:p w:rsidR="003A6C48" w:rsidRPr="006039CF" w:rsidRDefault="008E1A7F" w:rsidP="00D71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</w:t>
            </w:r>
            <w:r w:rsidR="003A6C48" w:rsidRPr="006039CF">
              <w:rPr>
                <w:sz w:val="18"/>
                <w:szCs w:val="18"/>
              </w:rPr>
              <w:t xml:space="preserve">Дано: </w:t>
            </w:r>
            <w:r w:rsidR="003A6C48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43" type="#_x0000_t75" style="width:54.4pt;height:15.3pt" o:ole="">
                  <v:imagedata r:id="rId9" o:title=""/>
                </v:shape>
                <o:OLEObject Type="Embed" ProgID="Equation.3" ShapeID="_x0000_i1043" DrawAspect="Content" ObjectID="_1304488113" r:id="rId24"/>
              </w:object>
            </w:r>
            <w:r w:rsidR="003A6C48" w:rsidRPr="006039CF">
              <w:rPr>
                <w:sz w:val="18"/>
                <w:szCs w:val="18"/>
              </w:rPr>
              <w:t>,</w:t>
            </w:r>
            <w:r w:rsidR="003A6C48" w:rsidRPr="006039CF">
              <w:rPr>
                <w:sz w:val="18"/>
                <w:szCs w:val="18"/>
              </w:rPr>
              <w:br/>
            </w:r>
            <w:r w:rsidR="003A6C48" w:rsidRPr="006039CF">
              <w:rPr>
                <w:position w:val="-6"/>
                <w:sz w:val="18"/>
                <w:szCs w:val="18"/>
              </w:rPr>
              <w:object w:dxaOrig="620" w:dyaOrig="240">
                <v:shape id="_x0000_i1044" type="#_x0000_t75" style="width:31.4pt;height:13pt" o:ole="">
                  <v:imagedata r:id="rId11" o:title=""/>
                </v:shape>
                <o:OLEObject Type="Embed" ProgID="Equation.3" ShapeID="_x0000_i1044" DrawAspect="Content" ObjectID="_1304488114" r:id="rId25"/>
              </w:object>
            </w:r>
            <w:r w:rsidR="003A6C48" w:rsidRPr="006039CF">
              <w:rPr>
                <w:sz w:val="18"/>
                <w:szCs w:val="18"/>
              </w:rPr>
              <w:t xml:space="preserve"> прямоугольник. Постройте угол между плоскостями </w:t>
            </w:r>
            <w:r w:rsidR="003A6C48" w:rsidRPr="006039CF">
              <w:rPr>
                <w:position w:val="-6"/>
                <w:sz w:val="18"/>
                <w:szCs w:val="18"/>
              </w:rPr>
              <w:object w:dxaOrig="480" w:dyaOrig="240">
                <v:shape id="_x0000_i1045" type="#_x0000_t75" style="width:23.75pt;height:12.25pt" o:ole="">
                  <v:imagedata r:id="rId26" o:title=""/>
                </v:shape>
                <o:OLEObject Type="Embed" ProgID="Equation.3" ShapeID="_x0000_i1045" DrawAspect="Content" ObjectID="_1304488115" r:id="rId27"/>
              </w:object>
            </w:r>
            <w:r w:rsidR="003A6C48" w:rsidRPr="006039CF">
              <w:rPr>
                <w:sz w:val="18"/>
                <w:szCs w:val="18"/>
              </w:rPr>
              <w:t xml:space="preserve"> и </w:t>
            </w:r>
            <w:r w:rsidR="003A6C48" w:rsidRPr="006039CF">
              <w:rPr>
                <w:position w:val="-6"/>
                <w:sz w:val="18"/>
                <w:szCs w:val="18"/>
              </w:rPr>
              <w:object w:dxaOrig="499" w:dyaOrig="240">
                <v:shape id="_x0000_i1046" type="#_x0000_t75" style="width:24.5pt;height:12.25pt" o:ole="">
                  <v:imagedata r:id="rId28" o:title=""/>
                </v:shape>
                <o:OLEObject Type="Embed" ProgID="Equation.3" ShapeID="_x0000_i1046" DrawAspect="Content" ObjectID="_1304488116" r:id="rId29"/>
              </w:object>
            </w:r>
          </w:p>
          <w:p w:rsidR="003A6C48" w:rsidRPr="006039CF" w:rsidRDefault="003938FA" w:rsidP="00F50B96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333" type="#_x0000_t202" style="position:absolute;left:0;text-align:left;margin-left:100.55pt;margin-top:0;width:8.2pt;height:10.35pt;z-index:251663360" stroked="f">
                  <v:textbox style="mso-next-textbox:#_x0000_s10333;mso-fit-shape-to-text:t" inset="0,0,0,0">
                    <w:txbxContent>
                      <w:p w:rsidR="003A6C48" w:rsidRPr="00287D02" w:rsidRDefault="003A6C48" w:rsidP="00AF1815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315" editas="canvas" style="width:169.9pt;height:87.8pt;mso-position-horizontal-relative:char;mso-position-vertical-relative:line" coordorigin="6061,5193" coordsize="3358,1725">
                  <o:lock v:ext="edit" aspectratio="t"/>
                  <v:shape id="_x0000_s10316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317" type="#_x0000_t202" style="position:absolute;left:8439;top:6656;width:160;height:205" stroked="f">
                    <v:textbox style="mso-next-textbox:#_x0000_s10317;mso-fit-shape-to-text:t" inset="0,0,0,0">
                      <w:txbxContent>
                        <w:p w:rsidR="003A6C48" w:rsidRPr="00FB725E" w:rsidRDefault="003A6C48" w:rsidP="00AF18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318" type="#_x0000_t202" style="position:absolute;left:7272;top:5991;width:162;height:203" stroked="f">
                    <v:textbox style="mso-next-textbox:#_x0000_s10318;mso-fit-shape-to-text:t" inset="0,0,0,0">
                      <w:txbxContent>
                        <w:p w:rsidR="003A6C48" w:rsidRPr="00287D02" w:rsidRDefault="003A6C48" w:rsidP="00AF18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319" type="#_x0000_t32" style="position:absolute;left:6577;top:6685;width:1782;height:1" o:connectortype="straight"/>
                  <v:shape id="_x0000_s10320" type="#_x0000_t32" style="position:absolute;left:8359;top:6196;width:856;height:491;flip:y" o:connectortype="straight" strokecolor="black [3213]"/>
                  <v:shape id="_x0000_s10321" type="#_x0000_t32" style="position:absolute;left:6577;top:6195;width:857;height:491;flip:y" o:connectortype="straight" strokecolor="black [3213]">
                    <v:stroke dashstyle="dash"/>
                  </v:shape>
                  <v:shape id="_x0000_s10322" type="#_x0000_t32" style="position:absolute;left:7434;top:6194;width:1781;height:1" o:connectortype="straight">
                    <v:stroke dashstyle="dash"/>
                  </v:shape>
                  <v:shape id="_x0000_s10323" type="#_x0000_t32" style="position:absolute;left:6577;top:6194;width:2638;height:491;flip:y" o:connectortype="straight">
                    <v:stroke dashstyle="dash"/>
                  </v:shape>
                  <v:shape id="_x0000_s10324" type="#_x0000_t32" style="position:absolute;left:7434;top:6194;width:925;height:497;flip:x y" o:connectortype="straight">
                    <v:stroke dashstyle="dash"/>
                  </v:shape>
                  <v:shape id="_x0000_s10325" type="#_x0000_t32" style="position:absolute;left:7878;top:5293;width:0;height:1138;flip:y" o:connectortype="straight">
                    <v:stroke dashstyle="dash"/>
                  </v:shape>
                  <v:shape id="_x0000_s10326" type="#_x0000_t202" style="position:absolute;left:6412;top:6431;width:161;height:202" stroked="f">
                    <v:textbox style="mso-next-textbox:#_x0000_s10326;mso-fit-shape-to-text:t" inset="0,0,0,0">
                      <w:txbxContent>
                        <w:p w:rsidR="003A6C48" w:rsidRPr="00C91A5A" w:rsidRDefault="003A6C48" w:rsidP="00AF18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327" type="#_x0000_t32" style="position:absolute;left:7878;top:5293;width:481;height:1398" o:connectortype="straight"/>
                  <v:shape id="_x0000_s10328" type="#_x0000_t32" style="position:absolute;left:6577;top:5293;width:1301;height:1392;flip:x" o:connectortype="straight"/>
                  <v:shape id="_x0000_s10329" type="#_x0000_t32" style="position:absolute;left:7434;top:5293;width:444;height:901;flip:x" o:connectortype="straight">
                    <v:stroke dashstyle="dash"/>
                  </v:shape>
                  <v:shape id="_x0000_s10330" type="#_x0000_t202" style="position:absolute;left:9215;top:5955;width:162;height:204" stroked="f">
                    <v:textbox style="mso-next-textbox:#_x0000_s10330;mso-fit-shape-to-text:t" inset="0,0,0,0">
                      <w:txbxContent>
                        <w:p w:rsidR="003A6C48" w:rsidRPr="00287D02" w:rsidRDefault="003A6C48" w:rsidP="00AF18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331" type="#_x0000_t32" style="position:absolute;left:7878;top:5293;width:1338;height:901" o:connectortype="straight"/>
                  <v:shape id="_x0000_s10332" type="#_x0000_t202" style="position:absolute;left:7899;top:6251;width:161;height:202" stroked="f">
                    <v:textbox style="mso-next-textbox:#_x0000_s10332;mso-fit-shape-to-text:t" inset="0,0,0,0">
                      <w:txbxContent>
                        <w:p w:rsidR="003A6C48" w:rsidRPr="00C91A5A" w:rsidRDefault="003A6C48" w:rsidP="00AF18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6039CF" w:rsidRPr="006039CF" w:rsidRDefault="008E1A7F" w:rsidP="00603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3.  </w:t>
            </w:r>
            <w:r w:rsidR="006039CF" w:rsidRPr="006039CF">
              <w:rPr>
                <w:sz w:val="18"/>
                <w:szCs w:val="18"/>
              </w:rPr>
              <w:t xml:space="preserve">Дано: </w:t>
            </w:r>
            <w:r w:rsidR="006039CF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47" type="#_x0000_t75" style="width:54.4pt;height:15.3pt" o:ole="">
                  <v:imagedata r:id="rId9" o:title=""/>
                </v:shape>
                <o:OLEObject Type="Embed" ProgID="Equation.3" ShapeID="_x0000_i1047" DrawAspect="Content" ObjectID="_1304488117" r:id="rId30"/>
              </w:object>
            </w:r>
            <w:r w:rsidR="006039CF" w:rsidRPr="006039CF">
              <w:rPr>
                <w:sz w:val="18"/>
                <w:szCs w:val="18"/>
              </w:rPr>
              <w:t>,</w:t>
            </w:r>
            <w:r w:rsidR="006039CF" w:rsidRPr="006039CF">
              <w:rPr>
                <w:sz w:val="18"/>
                <w:szCs w:val="18"/>
              </w:rPr>
              <w:br/>
            </w:r>
            <w:r w:rsidR="006039CF" w:rsidRPr="006039CF">
              <w:rPr>
                <w:position w:val="-6"/>
                <w:sz w:val="18"/>
                <w:szCs w:val="18"/>
              </w:rPr>
              <w:object w:dxaOrig="620" w:dyaOrig="240">
                <v:shape id="_x0000_i1048" type="#_x0000_t75" style="width:31.4pt;height:13pt" o:ole="">
                  <v:imagedata r:id="rId11" o:title=""/>
                </v:shape>
                <o:OLEObject Type="Embed" ProgID="Equation.3" ShapeID="_x0000_i1048" DrawAspect="Content" ObjectID="_1304488118" r:id="rId31"/>
              </w:object>
            </w:r>
            <w:r w:rsidR="006039CF" w:rsidRPr="006039CF">
              <w:rPr>
                <w:sz w:val="18"/>
                <w:szCs w:val="18"/>
              </w:rPr>
              <w:t xml:space="preserve"> ромб. Постройте угол между пло</w:t>
            </w:r>
            <w:r w:rsidR="006039CF" w:rsidRPr="006039CF">
              <w:rPr>
                <w:sz w:val="18"/>
                <w:szCs w:val="18"/>
              </w:rPr>
              <w:t>с</w:t>
            </w:r>
            <w:r w:rsidR="006039CF" w:rsidRPr="006039CF">
              <w:rPr>
                <w:sz w:val="18"/>
                <w:szCs w:val="18"/>
              </w:rPr>
              <w:t xml:space="preserve">костями </w:t>
            </w:r>
            <w:r w:rsidR="006039CF" w:rsidRPr="006039CF">
              <w:rPr>
                <w:position w:val="-6"/>
                <w:sz w:val="18"/>
                <w:szCs w:val="18"/>
              </w:rPr>
              <w:object w:dxaOrig="480" w:dyaOrig="240">
                <v:shape id="_x0000_i1049" type="#_x0000_t75" style="width:23.75pt;height:12.25pt" o:ole="">
                  <v:imagedata r:id="rId19" o:title=""/>
                </v:shape>
                <o:OLEObject Type="Embed" ProgID="Equation.3" ShapeID="_x0000_i1049" DrawAspect="Content" ObjectID="_1304488119" r:id="rId32"/>
              </w:object>
            </w:r>
            <w:r w:rsidR="006039CF" w:rsidRPr="006039CF">
              <w:rPr>
                <w:sz w:val="18"/>
                <w:szCs w:val="18"/>
              </w:rPr>
              <w:t xml:space="preserve"> и </w:t>
            </w:r>
            <w:r w:rsidR="006039CF" w:rsidRPr="006039CF">
              <w:rPr>
                <w:position w:val="-6"/>
                <w:sz w:val="18"/>
                <w:szCs w:val="18"/>
              </w:rPr>
              <w:object w:dxaOrig="499" w:dyaOrig="240">
                <v:shape id="_x0000_i1050" type="#_x0000_t75" style="width:24.5pt;height:12.25pt" o:ole="">
                  <v:imagedata r:id="rId33" o:title=""/>
                </v:shape>
                <o:OLEObject Type="Embed" ProgID="Equation.3" ShapeID="_x0000_i1050" DrawAspect="Content" ObjectID="_1304488120" r:id="rId34"/>
              </w:object>
            </w:r>
          </w:p>
          <w:p w:rsidR="003A6C48" w:rsidRPr="006039CF" w:rsidRDefault="003938FA" w:rsidP="007D7266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465" type="#_x0000_t202" style="position:absolute;left:0;text-align:left;margin-left:100.4pt;margin-top:0;width:8.2pt;height:10.35pt;z-index:251679744" stroked="f">
                  <v:textbox style="mso-next-textbox:#_x0000_s10465;mso-fit-shape-to-text:t" inset="0,0,0,0">
                    <w:txbxContent>
                      <w:p w:rsidR="006039CF" w:rsidRPr="00287D02" w:rsidRDefault="006039CF" w:rsidP="006039CF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447" editas="canvas" style="width:169.9pt;height:87.8pt;mso-position-horizontal-relative:char;mso-position-vertical-relative:line" coordorigin="6061,5193" coordsize="3358,1725">
                  <o:lock v:ext="edit" aspectratio="t"/>
                  <v:shape id="_x0000_s10448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449" type="#_x0000_t202" style="position:absolute;left:8439;top:6656;width:160;height:205" stroked="f">
                    <v:textbox style="mso-next-textbox:#_x0000_s10449;mso-fit-shape-to-text:t" inset="0,0,0,0">
                      <w:txbxContent>
                        <w:p w:rsidR="006039CF" w:rsidRPr="00FB725E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450" type="#_x0000_t202" style="position:absolute;left:7272;top:5991;width:162;height:203" stroked="f">
                    <v:textbox style="mso-next-textbox:#_x0000_s10450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451" type="#_x0000_t32" style="position:absolute;left:6577;top:6685;width:1782;height:1" o:connectortype="straight"/>
                  <v:shape id="_x0000_s10452" type="#_x0000_t32" style="position:absolute;left:8359;top:6196;width:856;height:491;flip:y" o:connectortype="straight" strokecolor="black [3213]"/>
                  <v:shape id="_x0000_s10453" type="#_x0000_t32" style="position:absolute;left:6577;top:6195;width:857;height:491;flip:y" o:connectortype="straight" strokecolor="black [3213]">
                    <v:stroke dashstyle="dash"/>
                  </v:shape>
                  <v:shape id="_x0000_s10454" type="#_x0000_t32" style="position:absolute;left:7434;top:6194;width:1781;height:1" o:connectortype="straight">
                    <v:stroke dashstyle="dash"/>
                  </v:shape>
                  <v:shape id="_x0000_s10455" type="#_x0000_t32" style="position:absolute;left:6577;top:6194;width:2638;height:491;flip:y" o:connectortype="straight">
                    <v:stroke dashstyle="dash"/>
                  </v:shape>
                  <v:shape id="_x0000_s10456" type="#_x0000_t32" style="position:absolute;left:7434;top:6194;width:925;height:497;flip:x y" o:connectortype="straight">
                    <v:stroke dashstyle="dash"/>
                  </v:shape>
                  <v:shape id="_x0000_s10457" type="#_x0000_t32" style="position:absolute;left:7878;top:5293;width:0;height:1138;flip:y" o:connectortype="straight">
                    <v:stroke dashstyle="dash"/>
                  </v:shape>
                  <v:shape id="_x0000_s10458" type="#_x0000_t202" style="position:absolute;left:6412;top:6431;width:161;height:202" stroked="f">
                    <v:textbox style="mso-next-textbox:#_x0000_s10458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459" type="#_x0000_t32" style="position:absolute;left:7878;top:5293;width:481;height:1398" o:connectortype="straight"/>
                  <v:shape id="_x0000_s10460" type="#_x0000_t32" style="position:absolute;left:6577;top:5293;width:1301;height:1392;flip:x" o:connectortype="straight"/>
                  <v:shape id="_x0000_s10461" type="#_x0000_t32" style="position:absolute;left:7434;top:5293;width:444;height:901;flip:x" o:connectortype="straight">
                    <v:stroke dashstyle="dash"/>
                  </v:shape>
                  <v:shape id="_x0000_s10462" type="#_x0000_t202" style="position:absolute;left:9215;top:5955;width:162;height:204" stroked="f">
                    <v:textbox style="mso-next-textbox:#_x0000_s10462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463" type="#_x0000_t32" style="position:absolute;left:7878;top:5293;width:1338;height:901" o:connectortype="straight"/>
                  <v:shape id="_x0000_s10464" type="#_x0000_t202" style="position:absolute;left:7887;top:6228;width:161;height:203" stroked="f">
                    <v:textbox style="mso-next-textbox:#_x0000_s10464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6039CF" w:rsidRPr="006039CF" w:rsidRDefault="006039CF" w:rsidP="006039CF">
      <w:pPr>
        <w:spacing w:after="60"/>
        <w:rPr>
          <w:b/>
          <w:sz w:val="18"/>
          <w:szCs w:val="18"/>
        </w:rPr>
      </w:pPr>
      <w:r>
        <w:rPr>
          <w:b/>
          <w:sz w:val="18"/>
          <w:szCs w:val="18"/>
        </w:rPr>
        <w:br w:type="column"/>
      </w:r>
      <w:r w:rsidRPr="006039CF">
        <w:rPr>
          <w:sz w:val="6"/>
          <w:szCs w:val="6"/>
        </w:rPr>
        <w:lastRenderedPageBreak/>
        <w:t xml:space="preserve"> </w:t>
      </w:r>
      <w:r w:rsidRPr="006039CF">
        <w:rPr>
          <w:b/>
          <w:sz w:val="18"/>
          <w:szCs w:val="18"/>
        </w:rPr>
        <w:t>Двугранный угол</w:t>
      </w:r>
      <w:r>
        <w:rPr>
          <w:sz w:val="18"/>
          <w:szCs w:val="18"/>
        </w:rPr>
        <w:tab/>
      </w:r>
      <w:r w:rsidRPr="006039CF">
        <w:rPr>
          <w:b/>
          <w:sz w:val="18"/>
          <w:szCs w:val="18"/>
        </w:rPr>
        <w:t>Вариант 3</w:t>
      </w:r>
      <w:r>
        <w:rPr>
          <w:b/>
          <w:sz w:val="18"/>
          <w:szCs w:val="18"/>
        </w:rPr>
        <w:tab/>
        <w:t xml:space="preserve"> </w:t>
      </w:r>
      <w:r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50"/>
        <w:gridCol w:w="3751"/>
      </w:tblGrid>
      <w:tr w:rsidR="006039CF" w:rsidRPr="006039CF" w:rsidTr="00A05CE9">
        <w:tc>
          <w:tcPr>
            <w:tcW w:w="7501" w:type="dxa"/>
            <w:gridSpan w:val="2"/>
          </w:tcPr>
          <w:p w:rsidR="006039CF" w:rsidRPr="006039CF" w:rsidRDefault="003938FA" w:rsidP="008E1A7F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10744" editas="canvas" style="position:absolute;left:0;text-align:left;margin-left:1.55pt;margin-top:30.3pt;width:149.4pt;height:86pt;z-index:251677696" coordorigin="6466,5228" coordsize="2953,1690">
                  <o:lock v:ext="edit" aspectratio="t"/>
                  <v:shape id="_x0000_s10745" type="#_x0000_t75" style="position:absolute;left:6466;top:5228;width:2953;height:1690" o:preferrelative="f">
                    <v:fill o:detectmouseclick="t"/>
                    <v:path o:extrusionok="t" o:connecttype="none"/>
                    <o:lock v:ext="edit" text="t"/>
                  </v:shape>
                  <v:shape id="_x0000_s10746" type="#_x0000_t202" style="position:absolute;left:8180;top:6042;width:161;height:204" stroked="f">
                    <v:textbox style="mso-next-textbox:#_x0000_s10746;mso-fit-shape-to-text:t" inset="0,0,0,0">
                      <w:txbxContent>
                        <w:p w:rsidR="006039CF" w:rsidRPr="00FB725E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747" type="#_x0000_t202" style="position:absolute;left:7488;top:6684;width:162;height:205" stroked="f">
                    <v:textbox style="mso-next-textbox:#_x0000_s10747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748" type="#_x0000_t202" style="position:absolute;left:6692;top:5959;width:161;height:204" stroked="f">
                    <v:textbox style="mso-next-textbox:#_x0000_s10748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749" type="#_x0000_t202" style="position:absolute;left:9180;top:6345;width:161;height:206" stroked="f">
                    <v:textbox style="mso-next-textbox:#_x0000_s10749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750" type="#_x0000_t32" style="position:absolute;left:8423;top:6245;width:711;height:361;flip:x y" o:connectortype="straight">
                    <v:stroke dashstyle="dash"/>
                  </v:shape>
                  <v:shape id="_x0000_s10751" type="#_x0000_t32" style="position:absolute;left:7488;top:6604;width:1646;height:1;flip:x y" o:connectortype="straight" strokeweight="1pt"/>
                  <v:shape id="_x0000_s10752" type="#_x0000_t32" style="position:absolute;left:6776;top:6245;width:1647;height:1;flip:x y" o:connectortype="straight">
                    <v:stroke dashstyle="dash"/>
                  </v:shape>
                  <v:shape id="_x0000_s10753" type="#_x0000_t32" style="position:absolute;left:6776;top:6246;width:712;height:361;flip:x y" o:connectortype="straight" strokeweight="1pt"/>
                  <v:shape id="_x0000_s10754" type="#_x0000_t32" style="position:absolute;left:8423;top:5358;width:0;height:876;flip:y" o:connectortype="straight">
                    <v:stroke dashstyle="dash"/>
                  </v:shape>
                  <v:shape id="_x0000_s10755" type="#_x0000_t32" style="position:absolute;left:8423;top:5358;width:711;height:1247" o:connectortype="straight" strokeweight="1pt"/>
                  <v:shape id="_x0000_s10756" type="#_x0000_t32" style="position:absolute;left:6776;top:5358;width:1647;height:888;flip:x" o:connectortype="straight" strokeweight="1pt"/>
                  <v:shape id="_x0000_s10757" type="#_x0000_t202" style="position:absolute;left:8518;top:5310;width:161;height:204" stroked="f">
                    <v:textbox style="mso-next-textbox:#_x0000_s10757;mso-fit-shape-to-text:t" inset="0,0,0,0">
                      <w:txbxContent>
                        <w:p w:rsidR="006039CF" w:rsidRPr="004F12A7" w:rsidRDefault="006039CF" w:rsidP="006039C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0758" type="#_x0000_t32" style="position:absolute;left:7488;top:5358;width:935;height:1246;flip:x" o:connectortype="straight" strokeweight="1pt"/>
                  <v:shape id="_x0000_s10759" style="position:absolute;left:8423;top:6148;width:58;height:124" coordsize="59,127" path="m,l59,16r,111e" filled="f">
                    <v:path arrowok="t"/>
                  </v:shape>
                  <v:shape id="_x0000_s10760" style="position:absolute;left:8341;top:6148;width:82;height:98" coordsize="83,100" path="m83,l,,,100e" filled="f">
                    <v:path arrowok="t"/>
                  </v:shape>
                  <w10:wrap type="square"/>
                </v:group>
              </w:pict>
            </w:r>
            <w:r w:rsidR="006039CF" w:rsidRPr="006039CF">
              <w:rPr>
                <w:sz w:val="18"/>
                <w:szCs w:val="18"/>
              </w:rPr>
              <w:t xml:space="preserve">Дано: </w:t>
            </w:r>
            <w:r w:rsidR="006039CF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51" type="#_x0000_t75" style="width:54.4pt;height:15.3pt" o:ole="">
                  <v:imagedata r:id="rId7" o:title=""/>
                </v:shape>
                <o:OLEObject Type="Embed" ProgID="Equation.3" ShapeID="_x0000_i1051" DrawAspect="Content" ObjectID="_1304488121" r:id="rId35"/>
              </w:object>
            </w:r>
            <w:r w:rsidR="006039CF" w:rsidRPr="006039CF">
              <w:rPr>
                <w:sz w:val="18"/>
                <w:szCs w:val="18"/>
              </w:rPr>
              <w:t xml:space="preserve">, </w:t>
            </w:r>
            <w:r w:rsidR="006039CF" w:rsidRPr="006039CF">
              <w:rPr>
                <w:sz w:val="18"/>
                <w:szCs w:val="18"/>
              </w:rPr>
              <w:br/>
            </w:r>
            <w:r w:rsidR="006039CF" w:rsidRPr="006039CF">
              <w:rPr>
                <w:i/>
                <w:sz w:val="18"/>
                <w:szCs w:val="18"/>
                <w:lang w:val="en-US"/>
              </w:rPr>
              <w:t>ABCD</w:t>
            </w:r>
            <w:r w:rsidR="006039CF" w:rsidRPr="006039CF">
              <w:rPr>
                <w:sz w:val="18"/>
                <w:szCs w:val="18"/>
              </w:rPr>
              <w:t xml:space="preserve"> прямоугольник.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8"/>
              <w:gridCol w:w="2236"/>
            </w:tblGrid>
            <w:tr w:rsidR="006039CF" w:rsidRPr="006039CF" w:rsidTr="00A05CE9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6039CF" w:rsidRDefault="006039CF" w:rsidP="00A05CE9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 xml:space="preserve">Двугранный 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</w:tr>
            <w:tr w:rsidR="006039CF" w:rsidRPr="006039CF" w:rsidTr="00A05CE9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6039CF" w:rsidRDefault="006039CF" w:rsidP="00A05CE9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DABF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39CF" w:rsidRPr="006039CF" w:rsidTr="00A05CE9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ADCF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39CF" w:rsidRPr="006039CF" w:rsidTr="00A05CE9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A60194" w:rsidRDefault="006039CF" w:rsidP="00A60194">
                  <w:pPr>
                    <w:rPr>
                      <w:sz w:val="18"/>
                      <w:szCs w:val="18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CFD</w:t>
                  </w:r>
                  <w:r w:rsidR="00A60194">
                    <w:rPr>
                      <w:i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6039CF" w:rsidRPr="006039CF" w:rsidRDefault="006039CF" w:rsidP="00A05CE9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6039CF" w:rsidRPr="006039CF" w:rsidTr="00A05CE9">
        <w:trPr>
          <w:trHeight w:val="2600"/>
        </w:trPr>
        <w:tc>
          <w:tcPr>
            <w:tcW w:w="3750" w:type="dxa"/>
          </w:tcPr>
          <w:p w:rsidR="006039CF" w:rsidRPr="006039CF" w:rsidRDefault="006039CF" w:rsidP="00A05CE9">
            <w:pPr>
              <w:rPr>
                <w:sz w:val="18"/>
                <w:szCs w:val="18"/>
              </w:rPr>
            </w:pPr>
            <w:r w:rsidRPr="006039CF">
              <w:rPr>
                <w:sz w:val="18"/>
                <w:szCs w:val="18"/>
              </w:rPr>
              <w:t xml:space="preserve">Дано: </w:t>
            </w:r>
            <w:r w:rsidRPr="006039CF">
              <w:rPr>
                <w:position w:val="-10"/>
                <w:sz w:val="18"/>
                <w:szCs w:val="18"/>
              </w:rPr>
              <w:object w:dxaOrig="1100" w:dyaOrig="300">
                <v:shape id="_x0000_i1052" type="#_x0000_t75" style="width:54.4pt;height:15.3pt" o:ole="">
                  <v:imagedata r:id="rId9" o:title=""/>
                </v:shape>
                <o:OLEObject Type="Embed" ProgID="Equation.3" ShapeID="_x0000_i1052" DrawAspect="Content" ObjectID="_1304488122" r:id="rId36"/>
              </w:object>
            </w:r>
            <w:r w:rsidRPr="006039CF">
              <w:rPr>
                <w:sz w:val="18"/>
                <w:szCs w:val="18"/>
              </w:rPr>
              <w:t>,</w:t>
            </w:r>
            <w:r w:rsidRPr="006039CF"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620" w:dyaOrig="240">
                <v:shape id="_x0000_i1053" type="#_x0000_t75" style="width:31.4pt;height:13pt" o:ole="">
                  <v:imagedata r:id="rId11" o:title=""/>
                </v:shape>
                <o:OLEObject Type="Embed" ProgID="Equation.3" ShapeID="_x0000_i1053" DrawAspect="Content" ObjectID="_1304488123" r:id="rId37"/>
              </w:object>
            </w:r>
            <w:r w:rsidRPr="006039CF">
              <w:rPr>
                <w:sz w:val="18"/>
                <w:szCs w:val="18"/>
              </w:rPr>
              <w:t xml:space="preserve"> прямоугольник. Постройте угол между плоскостями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54" type="#_x0000_t75" style="width:23.75pt;height:12.25pt" o:ole="">
                  <v:imagedata r:id="rId13" o:title=""/>
                </v:shape>
                <o:OLEObject Type="Embed" ProgID="Equation.3" ShapeID="_x0000_i1054" DrawAspect="Content" ObjectID="_1304488124" r:id="rId38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Pr="006039CF">
              <w:rPr>
                <w:position w:val="-4"/>
                <w:sz w:val="18"/>
                <w:szCs w:val="18"/>
              </w:rPr>
              <w:object w:dxaOrig="480" w:dyaOrig="220">
                <v:shape id="_x0000_i1055" type="#_x0000_t75" style="width:23.75pt;height:11.5pt" o:ole="">
                  <v:imagedata r:id="rId15" o:title=""/>
                </v:shape>
                <o:OLEObject Type="Embed" ProgID="Equation.3" ShapeID="_x0000_i1055" DrawAspect="Content" ObjectID="_1304488125" r:id="rId39"/>
              </w:object>
            </w:r>
          </w:p>
          <w:p w:rsidR="006039CF" w:rsidRPr="006039CF" w:rsidRDefault="003938FA" w:rsidP="00A05CE9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761" type="#_x0000_t202" style="position:absolute;left:0;text-align:left;margin-left:100.55pt;margin-top:0;width:8.2pt;height:10.35pt;z-index:251678720" stroked="f">
                  <v:textbox style="mso-next-textbox:#_x0000_s10761;mso-fit-shape-to-text:t" inset="0,0,0,0">
                    <w:txbxContent>
                      <w:p w:rsidR="006039CF" w:rsidRPr="00287D02" w:rsidRDefault="006039CF" w:rsidP="006039CF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670" editas="canvas" style="width:169.9pt;height:87.8pt;mso-position-horizontal-relative:char;mso-position-vertical-relative:line" coordorigin="6061,5193" coordsize="3358,1725">
                  <o:lock v:ext="edit" aspectratio="t"/>
                  <v:shape id="_x0000_s10671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672" type="#_x0000_t202" style="position:absolute;left:8439;top:6656;width:160;height:205" stroked="f">
                    <v:textbox style="mso-next-textbox:#_x0000_s10672;mso-fit-shape-to-text:t" inset="0,0,0,0">
                      <w:txbxContent>
                        <w:p w:rsidR="006039CF" w:rsidRPr="00FB725E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673" type="#_x0000_t202" style="position:absolute;left:7272;top:5991;width:162;height:203" stroked="f">
                    <v:textbox style="mso-next-textbox:#_x0000_s10673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674" type="#_x0000_t32" style="position:absolute;left:6577;top:6685;width:1782;height:1" o:connectortype="straight"/>
                  <v:shape id="_x0000_s10675" type="#_x0000_t32" style="position:absolute;left:8359;top:6196;width:856;height:491;flip:y" o:connectortype="straight" strokecolor="black [3213]"/>
                  <v:shape id="_x0000_s10676" type="#_x0000_t32" style="position:absolute;left:6577;top:6195;width:857;height:491;flip:y" o:connectortype="straight" strokecolor="black [3213]">
                    <v:stroke dashstyle="dash"/>
                  </v:shape>
                  <v:shape id="_x0000_s10677" type="#_x0000_t32" style="position:absolute;left:7434;top:6194;width:1781;height:1" o:connectortype="straight">
                    <v:stroke dashstyle="dash"/>
                  </v:shape>
                  <v:shape id="_x0000_s10678" type="#_x0000_t32" style="position:absolute;left:6577;top:6194;width:2638;height:491;flip:y" o:connectortype="straight">
                    <v:stroke dashstyle="dash"/>
                  </v:shape>
                  <v:shape id="_x0000_s10679" type="#_x0000_t32" style="position:absolute;left:7434;top:6194;width:925;height:497;flip:x y" o:connectortype="straight">
                    <v:stroke dashstyle="dash"/>
                  </v:shape>
                  <v:shape id="_x0000_s10680" type="#_x0000_t32" style="position:absolute;left:7878;top:5293;width:0;height:1138;flip:y" o:connectortype="straight">
                    <v:stroke dashstyle="dash"/>
                  </v:shape>
                  <v:shape id="_x0000_s10681" type="#_x0000_t202" style="position:absolute;left:6412;top:6431;width:161;height:202" stroked="f">
                    <v:textbox style="mso-next-textbox:#_x0000_s10681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682" type="#_x0000_t32" style="position:absolute;left:7878;top:5293;width:481;height:1398" o:connectortype="straight"/>
                  <v:shape id="_x0000_s10683" type="#_x0000_t32" style="position:absolute;left:6577;top:5293;width:1301;height:1392;flip:x" o:connectortype="straight"/>
                  <v:shape id="_x0000_s10684" type="#_x0000_t32" style="position:absolute;left:7434;top:5293;width:444;height:901;flip:x" o:connectortype="straight">
                    <v:stroke dashstyle="dash"/>
                  </v:shape>
                  <v:shape id="_x0000_s10685" type="#_x0000_t202" style="position:absolute;left:9215;top:5955;width:162;height:204" stroked="f">
                    <v:textbox style="mso-next-textbox:#_x0000_s10685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686" type="#_x0000_t32" style="position:absolute;left:7878;top:5293;width:1338;height:901" o:connectortype="straight"/>
                  <v:shape id="_x0000_s10687" type="#_x0000_t202" style="position:absolute;left:7650;top:6196;width:161;height:202" stroked="f">
                    <v:textbox style="mso-next-textbox:#_x0000_s10687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6039CF" w:rsidRPr="006039CF" w:rsidRDefault="006039CF" w:rsidP="00A05CE9">
            <w:pPr>
              <w:rPr>
                <w:sz w:val="18"/>
                <w:szCs w:val="18"/>
              </w:rPr>
            </w:pPr>
            <w:r w:rsidRPr="006039CF">
              <w:rPr>
                <w:sz w:val="18"/>
                <w:szCs w:val="18"/>
              </w:rPr>
              <w:t xml:space="preserve">Дано: </w:t>
            </w:r>
            <w:r w:rsidRPr="006039CF">
              <w:rPr>
                <w:position w:val="-10"/>
                <w:sz w:val="18"/>
                <w:szCs w:val="18"/>
              </w:rPr>
              <w:object w:dxaOrig="1100" w:dyaOrig="300">
                <v:shape id="_x0000_i1056" type="#_x0000_t75" style="width:54.4pt;height:15.3pt" o:ole="">
                  <v:imagedata r:id="rId9" o:title=""/>
                </v:shape>
                <o:OLEObject Type="Embed" ProgID="Equation.3" ShapeID="_x0000_i1056" DrawAspect="Content" ObjectID="_1304488126" r:id="rId40"/>
              </w:object>
            </w:r>
            <w:r w:rsidRPr="006039CF">
              <w:rPr>
                <w:sz w:val="18"/>
                <w:szCs w:val="18"/>
              </w:rPr>
              <w:t>,</w:t>
            </w:r>
            <w:r w:rsidRPr="006039CF"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620" w:dyaOrig="240">
                <v:shape id="_x0000_i1057" type="#_x0000_t75" style="width:31.4pt;height:13pt" o:ole="">
                  <v:imagedata r:id="rId11" o:title=""/>
                </v:shape>
                <o:OLEObject Type="Embed" ProgID="Equation.3" ShapeID="_x0000_i1057" DrawAspect="Content" ObjectID="_1304488127" r:id="rId41"/>
              </w:object>
            </w:r>
            <w:r w:rsidRPr="006039CF">
              <w:rPr>
                <w:sz w:val="18"/>
                <w:szCs w:val="18"/>
              </w:rPr>
              <w:t xml:space="preserve"> ромб. Постройте угол между пло</w:t>
            </w:r>
            <w:r w:rsidRPr="006039CF">
              <w:rPr>
                <w:sz w:val="18"/>
                <w:szCs w:val="18"/>
              </w:rPr>
              <w:t>с</w:t>
            </w:r>
            <w:r w:rsidRPr="006039CF">
              <w:rPr>
                <w:sz w:val="18"/>
                <w:szCs w:val="18"/>
              </w:rPr>
              <w:t xml:space="preserve">костями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58" type="#_x0000_t75" style="width:23.75pt;height:12.25pt" o:ole="">
                  <v:imagedata r:id="rId19" o:title=""/>
                </v:shape>
                <o:OLEObject Type="Embed" ProgID="Equation.3" ShapeID="_x0000_i1058" DrawAspect="Content" ObjectID="_1304488128" r:id="rId42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Pr="006039CF">
              <w:rPr>
                <w:position w:val="-4"/>
                <w:sz w:val="18"/>
                <w:szCs w:val="18"/>
              </w:rPr>
              <w:object w:dxaOrig="480" w:dyaOrig="220">
                <v:shape id="_x0000_i1059" type="#_x0000_t75" style="width:23.75pt;height:11.5pt" o:ole="">
                  <v:imagedata r:id="rId21" o:title=""/>
                </v:shape>
                <o:OLEObject Type="Embed" ProgID="Equation.3" ShapeID="_x0000_i1059" DrawAspect="Content" ObjectID="_1304488129" r:id="rId43"/>
              </w:object>
            </w:r>
          </w:p>
          <w:p w:rsidR="006039CF" w:rsidRPr="006039CF" w:rsidRDefault="003938FA" w:rsidP="00A05CE9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669" type="#_x0000_t202" style="position:absolute;left:0;text-align:left;margin-left:103.8pt;margin-top:0;width:8.2pt;height:10.35pt;z-index:251680768" stroked="f">
                  <v:textbox style="mso-next-textbox:#_x0000_s10669;mso-fit-shape-to-text:t" inset="0,0,0,0">
                    <w:txbxContent>
                      <w:p w:rsidR="006039CF" w:rsidRPr="00287D02" w:rsidRDefault="006039CF" w:rsidP="006039CF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651" editas="canvas" style="width:169.9pt;height:87.8pt;mso-position-horizontal-relative:char;mso-position-vertical-relative:line" coordorigin="6061,5193" coordsize="3358,1725">
                  <o:lock v:ext="edit" aspectratio="t"/>
                  <v:shape id="_x0000_s10652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653" type="#_x0000_t202" style="position:absolute;left:8439;top:6656;width:160;height:205" stroked="f">
                    <v:textbox style="mso-next-textbox:#_x0000_s10653;mso-fit-shape-to-text:t" inset="0,0,0,0">
                      <w:txbxContent>
                        <w:p w:rsidR="006039CF" w:rsidRPr="00FB725E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654" type="#_x0000_t202" style="position:absolute;left:7272;top:5991;width:162;height:203" stroked="f">
                    <v:textbox style="mso-next-textbox:#_x0000_s10654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655" type="#_x0000_t32" style="position:absolute;left:6577;top:6685;width:1782;height:1" o:connectortype="straight"/>
                  <v:shape id="_x0000_s10656" type="#_x0000_t32" style="position:absolute;left:8359;top:6196;width:856;height:491;flip:y" o:connectortype="straight" strokecolor="black [3213]"/>
                  <v:shape id="_x0000_s10657" type="#_x0000_t32" style="position:absolute;left:6577;top:6195;width:857;height:491;flip:y" o:connectortype="straight" strokecolor="black [3213]">
                    <v:stroke dashstyle="dash"/>
                  </v:shape>
                  <v:shape id="_x0000_s10658" type="#_x0000_t32" style="position:absolute;left:7434;top:6194;width:1781;height:1" o:connectortype="straight">
                    <v:stroke dashstyle="dash"/>
                  </v:shape>
                  <v:shape id="_x0000_s10659" type="#_x0000_t32" style="position:absolute;left:6577;top:6194;width:2638;height:491;flip:y" o:connectortype="straight">
                    <v:stroke dashstyle="dash"/>
                  </v:shape>
                  <v:shape id="_x0000_s10660" type="#_x0000_t32" style="position:absolute;left:7434;top:6194;width:925;height:497;flip:x y" o:connectortype="straight">
                    <v:stroke dashstyle="dash"/>
                  </v:shape>
                  <v:shape id="_x0000_s10661" type="#_x0000_t32" style="position:absolute;left:7878;top:5293;width:0;height:1138;flip:y" o:connectortype="straight">
                    <v:stroke dashstyle="dash"/>
                  </v:shape>
                  <v:shape id="_x0000_s10662" type="#_x0000_t202" style="position:absolute;left:6412;top:6431;width:161;height:202" stroked="f">
                    <v:textbox style="mso-next-textbox:#_x0000_s10662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663" type="#_x0000_t32" style="position:absolute;left:7878;top:5293;width:481;height:1398" o:connectortype="straight"/>
                  <v:shape id="_x0000_s10664" type="#_x0000_t32" style="position:absolute;left:6577;top:5293;width:1301;height:1392;flip:x" o:connectortype="straight"/>
                  <v:shape id="_x0000_s10665" type="#_x0000_t32" style="position:absolute;left:7434;top:5293;width:444;height:901;flip:x" o:connectortype="straight">
                    <v:stroke dashstyle="dash"/>
                  </v:shape>
                  <v:shape id="_x0000_s10666" type="#_x0000_t202" style="position:absolute;left:9215;top:5955;width:162;height:204" stroked="f">
                    <v:textbox style="mso-next-textbox:#_x0000_s10666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667" type="#_x0000_t32" style="position:absolute;left:7878;top:5293;width:1338;height:901" o:connectortype="straight"/>
                  <v:shape id="_x0000_s10668" type="#_x0000_t202" style="position:absolute;left:7887;top:6194;width:161;height:202" stroked="f">
                    <v:textbox style="mso-next-textbox:#_x0000_s10668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6039CF" w:rsidRDefault="006039CF" w:rsidP="006039CF">
      <w:pPr>
        <w:rPr>
          <w:b/>
          <w:sz w:val="8"/>
          <w:szCs w:val="8"/>
        </w:rPr>
      </w:pPr>
    </w:p>
    <w:p w:rsidR="008E1A7F" w:rsidRDefault="008E1A7F" w:rsidP="006039CF">
      <w:pPr>
        <w:rPr>
          <w:b/>
          <w:sz w:val="8"/>
          <w:szCs w:val="8"/>
        </w:rPr>
      </w:pPr>
    </w:p>
    <w:p w:rsidR="008E1A7F" w:rsidRDefault="008E1A7F" w:rsidP="006039CF">
      <w:pPr>
        <w:rPr>
          <w:b/>
          <w:sz w:val="8"/>
          <w:szCs w:val="8"/>
        </w:rPr>
      </w:pPr>
    </w:p>
    <w:p w:rsidR="008E1A7F" w:rsidRDefault="008E1A7F" w:rsidP="006039CF">
      <w:pPr>
        <w:rPr>
          <w:b/>
          <w:sz w:val="8"/>
          <w:szCs w:val="8"/>
        </w:rPr>
      </w:pPr>
    </w:p>
    <w:p w:rsidR="008E1A7F" w:rsidRDefault="008E1A7F" w:rsidP="006039CF">
      <w:pPr>
        <w:rPr>
          <w:b/>
          <w:sz w:val="8"/>
          <w:szCs w:val="8"/>
        </w:rPr>
      </w:pPr>
    </w:p>
    <w:p w:rsidR="006039CF" w:rsidRPr="006039CF" w:rsidRDefault="006039CF" w:rsidP="006039CF">
      <w:pPr>
        <w:rPr>
          <w:b/>
          <w:sz w:val="8"/>
          <w:szCs w:val="8"/>
        </w:rPr>
      </w:pPr>
    </w:p>
    <w:p w:rsidR="006039CF" w:rsidRPr="006039CF" w:rsidRDefault="006039CF" w:rsidP="006039CF">
      <w:pPr>
        <w:spacing w:after="60"/>
        <w:rPr>
          <w:b/>
          <w:sz w:val="18"/>
          <w:szCs w:val="18"/>
        </w:rPr>
      </w:pPr>
      <w:r w:rsidRPr="006039CF">
        <w:rPr>
          <w:b/>
          <w:sz w:val="18"/>
          <w:szCs w:val="18"/>
        </w:rPr>
        <w:t>Двугранный угол</w:t>
      </w:r>
      <w:r w:rsidRPr="006039CF">
        <w:rPr>
          <w:b/>
          <w:sz w:val="18"/>
          <w:szCs w:val="18"/>
        </w:rPr>
        <w:tab/>
        <w:t>Вариант 4</w:t>
      </w:r>
      <w:r>
        <w:rPr>
          <w:b/>
          <w:sz w:val="18"/>
          <w:szCs w:val="18"/>
        </w:rPr>
        <w:tab/>
      </w:r>
      <w:r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50"/>
        <w:gridCol w:w="3751"/>
      </w:tblGrid>
      <w:tr w:rsidR="006039CF" w:rsidRPr="006039CF" w:rsidTr="00A05CE9">
        <w:tc>
          <w:tcPr>
            <w:tcW w:w="7501" w:type="dxa"/>
            <w:gridSpan w:val="2"/>
          </w:tcPr>
          <w:p w:rsidR="006039CF" w:rsidRPr="006039CF" w:rsidRDefault="003938FA" w:rsidP="008E1A7F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10726" editas="canvas" style="position:absolute;left:0;text-align:left;margin-left:1.55pt;margin-top:30.3pt;width:149.4pt;height:86pt;z-index:251675648" coordorigin="6466,5228" coordsize="2953,1690">
                  <o:lock v:ext="edit" aspectratio="t"/>
                  <v:shape id="_x0000_s10727" type="#_x0000_t75" style="position:absolute;left:6466;top:5228;width:2953;height:1690" o:preferrelative="f">
                    <v:fill o:detectmouseclick="t"/>
                    <v:path o:extrusionok="t" o:connecttype="none"/>
                    <o:lock v:ext="edit" text="t"/>
                  </v:shape>
                  <v:shape id="_x0000_s10728" type="#_x0000_t202" style="position:absolute;left:8180;top:6042;width:161;height:204" stroked="f">
                    <v:textbox style="mso-next-textbox:#_x0000_s10728;mso-fit-shape-to-text:t" inset="0,0,0,0">
                      <w:txbxContent>
                        <w:p w:rsidR="006039CF" w:rsidRPr="00FB725E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729" type="#_x0000_t202" style="position:absolute;left:7488;top:6684;width:162;height:205" stroked="f">
                    <v:textbox style="mso-next-textbox:#_x0000_s10729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730" type="#_x0000_t202" style="position:absolute;left:6692;top:5959;width:161;height:204" stroked="f">
                    <v:textbox style="mso-next-textbox:#_x0000_s10730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731" type="#_x0000_t202" style="position:absolute;left:9180;top:6345;width:161;height:206" stroked="f">
                    <v:textbox style="mso-next-textbox:#_x0000_s10731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732" type="#_x0000_t32" style="position:absolute;left:8423;top:6245;width:711;height:361;flip:x y" o:connectortype="straight">
                    <v:stroke dashstyle="dash"/>
                  </v:shape>
                  <v:shape id="_x0000_s10733" type="#_x0000_t32" style="position:absolute;left:7488;top:6604;width:1646;height:1;flip:x y" o:connectortype="straight" strokeweight="1pt"/>
                  <v:shape id="_x0000_s10734" type="#_x0000_t32" style="position:absolute;left:6776;top:6245;width:1647;height:1;flip:x y" o:connectortype="straight">
                    <v:stroke dashstyle="dash"/>
                  </v:shape>
                  <v:shape id="_x0000_s10735" type="#_x0000_t32" style="position:absolute;left:6776;top:6246;width:712;height:361;flip:x y" o:connectortype="straight" strokeweight="1pt"/>
                  <v:shape id="_x0000_s10736" type="#_x0000_t32" style="position:absolute;left:8423;top:5358;width:0;height:876;flip:y" o:connectortype="straight">
                    <v:stroke dashstyle="dash"/>
                  </v:shape>
                  <v:shape id="_x0000_s10737" type="#_x0000_t32" style="position:absolute;left:8423;top:5358;width:711;height:1247" o:connectortype="straight" strokeweight="1pt"/>
                  <v:shape id="_x0000_s10738" type="#_x0000_t32" style="position:absolute;left:6776;top:5358;width:1647;height:888;flip:x" o:connectortype="straight" strokeweight="1pt"/>
                  <v:shape id="_x0000_s10739" type="#_x0000_t202" style="position:absolute;left:8518;top:5310;width:161;height:204" stroked="f">
                    <v:textbox style="mso-next-textbox:#_x0000_s10739;mso-fit-shape-to-text:t" inset="0,0,0,0">
                      <w:txbxContent>
                        <w:p w:rsidR="006039CF" w:rsidRPr="004F12A7" w:rsidRDefault="006039CF" w:rsidP="006039C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0740" type="#_x0000_t32" style="position:absolute;left:7488;top:5358;width:935;height:1246;flip:x" o:connectortype="straight" strokeweight="1pt"/>
                  <v:shape id="_x0000_s10741" style="position:absolute;left:8423;top:6148;width:58;height:124" coordsize="59,127" path="m,l59,16r,111e" filled="f">
                    <v:path arrowok="t"/>
                  </v:shape>
                  <v:shape id="_x0000_s10742" style="position:absolute;left:8341;top:6148;width:82;height:98" coordsize="83,100" path="m83,l,,,100e" filled="f">
                    <v:path arrowok="t"/>
                  </v:shape>
                  <w10:wrap type="square"/>
                </v:group>
              </w:pict>
            </w:r>
            <w:r w:rsidR="006039CF" w:rsidRPr="006039CF">
              <w:rPr>
                <w:sz w:val="18"/>
                <w:szCs w:val="18"/>
              </w:rPr>
              <w:t xml:space="preserve">Дано: </w:t>
            </w:r>
            <w:r w:rsidR="006039CF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60" type="#_x0000_t75" style="width:54.4pt;height:15.3pt" o:ole="">
                  <v:imagedata r:id="rId7" o:title=""/>
                </v:shape>
                <o:OLEObject Type="Embed" ProgID="Equation.3" ShapeID="_x0000_i1060" DrawAspect="Content" ObjectID="_1304488130" r:id="rId44"/>
              </w:object>
            </w:r>
            <w:r w:rsidR="006039CF" w:rsidRPr="006039CF">
              <w:rPr>
                <w:sz w:val="18"/>
                <w:szCs w:val="18"/>
              </w:rPr>
              <w:t xml:space="preserve">, </w:t>
            </w:r>
            <w:r w:rsidR="006039CF" w:rsidRPr="006039CF">
              <w:rPr>
                <w:sz w:val="18"/>
                <w:szCs w:val="18"/>
              </w:rPr>
              <w:br/>
            </w:r>
            <w:r w:rsidR="006039CF" w:rsidRPr="006039CF">
              <w:rPr>
                <w:i/>
                <w:sz w:val="18"/>
                <w:szCs w:val="18"/>
                <w:lang w:val="en-US"/>
              </w:rPr>
              <w:t>ABCD</w:t>
            </w:r>
            <w:r w:rsidR="006039CF" w:rsidRPr="006039CF">
              <w:rPr>
                <w:sz w:val="18"/>
                <w:szCs w:val="18"/>
              </w:rPr>
              <w:t xml:space="preserve"> прямоугольник.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8"/>
              <w:gridCol w:w="2236"/>
            </w:tblGrid>
            <w:tr w:rsidR="006039CF" w:rsidRPr="006039CF" w:rsidTr="00A05CE9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6039CF" w:rsidRDefault="006039CF" w:rsidP="00A05CE9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 xml:space="preserve">Двугранный 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 w:rsidRPr="006039CF">
                    <w:rPr>
                      <w:sz w:val="18"/>
                      <w:szCs w:val="18"/>
                    </w:rPr>
                    <w:br/>
                    <w:t>угол</w:t>
                  </w:r>
                </w:p>
              </w:tc>
            </w:tr>
            <w:tr w:rsidR="006039CF" w:rsidRPr="006039CF" w:rsidTr="00A05CE9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ADFC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39CF" w:rsidRPr="006039CF" w:rsidTr="00A05CE9"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ABCF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39CF" w:rsidRPr="006039CF" w:rsidTr="00A05CE9"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BADF</w:t>
                  </w:r>
                </w:p>
              </w:tc>
              <w:tc>
                <w:tcPr>
                  <w:tcW w:w="2236" w:type="dxa"/>
                  <w:vAlign w:val="center"/>
                </w:tcPr>
                <w:p w:rsidR="006039CF" w:rsidRPr="006039CF" w:rsidRDefault="006039CF" w:rsidP="00A05CE9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6039CF" w:rsidRPr="006039CF" w:rsidRDefault="006039CF" w:rsidP="00A05CE9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6039CF" w:rsidRPr="006039CF" w:rsidTr="00A05CE9">
        <w:trPr>
          <w:trHeight w:val="2591"/>
        </w:trPr>
        <w:tc>
          <w:tcPr>
            <w:tcW w:w="3750" w:type="dxa"/>
          </w:tcPr>
          <w:p w:rsidR="006039CF" w:rsidRPr="006039CF" w:rsidRDefault="008E1A7F" w:rsidP="00A05C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2.   </w:t>
            </w:r>
            <w:r w:rsidR="006039CF" w:rsidRPr="006039CF">
              <w:rPr>
                <w:sz w:val="18"/>
                <w:szCs w:val="18"/>
              </w:rPr>
              <w:t xml:space="preserve">Дано: </w:t>
            </w:r>
            <w:r w:rsidR="006039CF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61" type="#_x0000_t75" style="width:54.4pt;height:15.3pt" o:ole="">
                  <v:imagedata r:id="rId9" o:title=""/>
                </v:shape>
                <o:OLEObject Type="Embed" ProgID="Equation.3" ShapeID="_x0000_i1061" DrawAspect="Content" ObjectID="_1304488131" r:id="rId45"/>
              </w:object>
            </w:r>
            <w:r w:rsidR="006039CF" w:rsidRPr="006039CF">
              <w:rPr>
                <w:sz w:val="18"/>
                <w:szCs w:val="18"/>
              </w:rPr>
              <w:t>,</w:t>
            </w:r>
            <w:r w:rsidR="006039CF" w:rsidRPr="006039CF">
              <w:rPr>
                <w:sz w:val="18"/>
                <w:szCs w:val="18"/>
              </w:rPr>
              <w:br/>
            </w:r>
            <w:r w:rsidR="006039CF" w:rsidRPr="006039CF">
              <w:rPr>
                <w:position w:val="-6"/>
                <w:sz w:val="18"/>
                <w:szCs w:val="18"/>
              </w:rPr>
              <w:object w:dxaOrig="620" w:dyaOrig="240">
                <v:shape id="_x0000_i1062" type="#_x0000_t75" style="width:31.4pt;height:13pt" o:ole="">
                  <v:imagedata r:id="rId11" o:title=""/>
                </v:shape>
                <o:OLEObject Type="Embed" ProgID="Equation.3" ShapeID="_x0000_i1062" DrawAspect="Content" ObjectID="_1304488132" r:id="rId46"/>
              </w:object>
            </w:r>
            <w:r w:rsidR="006039CF" w:rsidRPr="006039CF">
              <w:rPr>
                <w:sz w:val="18"/>
                <w:szCs w:val="18"/>
              </w:rPr>
              <w:t xml:space="preserve"> прямоугольник. Постройте угол между плоскостями </w:t>
            </w:r>
            <w:r w:rsidR="006039CF" w:rsidRPr="006039CF">
              <w:rPr>
                <w:position w:val="-6"/>
                <w:sz w:val="18"/>
                <w:szCs w:val="18"/>
              </w:rPr>
              <w:object w:dxaOrig="480" w:dyaOrig="240">
                <v:shape id="_x0000_i1063" type="#_x0000_t75" style="width:23.75pt;height:12.25pt" o:ole="">
                  <v:imagedata r:id="rId26" o:title=""/>
                </v:shape>
                <o:OLEObject Type="Embed" ProgID="Equation.3" ShapeID="_x0000_i1063" DrawAspect="Content" ObjectID="_1304488133" r:id="rId47"/>
              </w:object>
            </w:r>
            <w:r w:rsidR="006039CF" w:rsidRPr="006039CF">
              <w:rPr>
                <w:sz w:val="18"/>
                <w:szCs w:val="18"/>
              </w:rPr>
              <w:t xml:space="preserve"> и </w:t>
            </w:r>
            <w:r w:rsidR="006039CF" w:rsidRPr="006039CF">
              <w:rPr>
                <w:position w:val="-6"/>
                <w:sz w:val="18"/>
                <w:szCs w:val="18"/>
              </w:rPr>
              <w:object w:dxaOrig="499" w:dyaOrig="240">
                <v:shape id="_x0000_i1064" type="#_x0000_t75" style="width:24.5pt;height:12.25pt" o:ole="">
                  <v:imagedata r:id="rId28" o:title=""/>
                </v:shape>
                <o:OLEObject Type="Embed" ProgID="Equation.3" ShapeID="_x0000_i1064" DrawAspect="Content" ObjectID="_1304488134" r:id="rId48"/>
              </w:object>
            </w:r>
          </w:p>
          <w:p w:rsidR="006039CF" w:rsidRPr="006039CF" w:rsidRDefault="003938FA" w:rsidP="00A05CE9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743" type="#_x0000_t202" style="position:absolute;left:0;text-align:left;margin-left:100.55pt;margin-top:0;width:8.2pt;height:10.35pt;z-index:251676672" stroked="f">
                  <v:textbox style="mso-next-textbox:#_x0000_s10743;mso-fit-shape-to-text:t" inset="0,0,0,0">
                    <w:txbxContent>
                      <w:p w:rsidR="006039CF" w:rsidRPr="00287D02" w:rsidRDefault="006039CF" w:rsidP="006039CF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707" editas="canvas" style="width:169.9pt;height:87.8pt;mso-position-horizontal-relative:char;mso-position-vertical-relative:line" coordorigin="6061,5193" coordsize="3358,1725">
                  <o:lock v:ext="edit" aspectratio="t"/>
                  <v:shape id="_x0000_s10708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709" type="#_x0000_t202" style="position:absolute;left:8439;top:6656;width:160;height:205" stroked="f">
                    <v:textbox style="mso-next-textbox:#_x0000_s10709;mso-fit-shape-to-text:t" inset="0,0,0,0">
                      <w:txbxContent>
                        <w:p w:rsidR="006039CF" w:rsidRPr="00FB725E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710" type="#_x0000_t202" style="position:absolute;left:7272;top:5991;width:162;height:203" stroked="f">
                    <v:textbox style="mso-next-textbox:#_x0000_s10710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711" type="#_x0000_t32" style="position:absolute;left:6577;top:6685;width:1782;height:1" o:connectortype="straight"/>
                  <v:shape id="_x0000_s10712" type="#_x0000_t32" style="position:absolute;left:8359;top:6196;width:856;height:491;flip:y" o:connectortype="straight" strokecolor="black [3213]"/>
                  <v:shape id="_x0000_s10713" type="#_x0000_t32" style="position:absolute;left:6577;top:6195;width:857;height:491;flip:y" o:connectortype="straight" strokecolor="black [3213]">
                    <v:stroke dashstyle="dash"/>
                  </v:shape>
                  <v:shape id="_x0000_s10714" type="#_x0000_t32" style="position:absolute;left:7434;top:6194;width:1781;height:1" o:connectortype="straight">
                    <v:stroke dashstyle="dash"/>
                  </v:shape>
                  <v:shape id="_x0000_s10715" type="#_x0000_t32" style="position:absolute;left:6577;top:6194;width:2638;height:491;flip:y" o:connectortype="straight">
                    <v:stroke dashstyle="dash"/>
                  </v:shape>
                  <v:shape id="_x0000_s10716" type="#_x0000_t32" style="position:absolute;left:7434;top:6194;width:925;height:497;flip:x y" o:connectortype="straight">
                    <v:stroke dashstyle="dash"/>
                  </v:shape>
                  <v:shape id="_x0000_s10717" type="#_x0000_t32" style="position:absolute;left:7878;top:5293;width:0;height:1138;flip:y" o:connectortype="straight">
                    <v:stroke dashstyle="dash"/>
                  </v:shape>
                  <v:shape id="_x0000_s10718" type="#_x0000_t202" style="position:absolute;left:6412;top:6431;width:161;height:202" stroked="f">
                    <v:textbox style="mso-next-textbox:#_x0000_s10718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719" type="#_x0000_t32" style="position:absolute;left:7878;top:5293;width:481;height:1398" o:connectortype="straight"/>
                  <v:shape id="_x0000_s10720" type="#_x0000_t32" style="position:absolute;left:6577;top:5293;width:1301;height:1392;flip:x" o:connectortype="straight"/>
                  <v:shape id="_x0000_s10721" type="#_x0000_t32" style="position:absolute;left:7434;top:5293;width:444;height:901;flip:x" o:connectortype="straight">
                    <v:stroke dashstyle="dash"/>
                  </v:shape>
                  <v:shape id="_x0000_s10722" type="#_x0000_t202" style="position:absolute;left:9215;top:5955;width:162;height:204" stroked="f">
                    <v:textbox style="mso-next-textbox:#_x0000_s10722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723" type="#_x0000_t32" style="position:absolute;left:7878;top:5293;width:1338;height:901" o:connectortype="straight"/>
                  <v:shape id="_x0000_s10724" type="#_x0000_t202" style="position:absolute;left:7899;top:6251;width:161;height:202" stroked="f">
                    <v:textbox style="mso-next-textbox:#_x0000_s10724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6039CF" w:rsidRPr="006039CF" w:rsidRDefault="008E1A7F" w:rsidP="00A05C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3.  </w:t>
            </w:r>
            <w:r w:rsidR="006039CF" w:rsidRPr="006039CF">
              <w:rPr>
                <w:sz w:val="18"/>
                <w:szCs w:val="18"/>
              </w:rPr>
              <w:t xml:space="preserve">Дано: </w:t>
            </w:r>
            <w:r w:rsidR="006039CF" w:rsidRPr="006039CF">
              <w:rPr>
                <w:position w:val="-10"/>
                <w:sz w:val="18"/>
                <w:szCs w:val="18"/>
              </w:rPr>
              <w:object w:dxaOrig="1100" w:dyaOrig="300">
                <v:shape id="_x0000_i1065" type="#_x0000_t75" style="width:54.4pt;height:15.3pt" o:ole="">
                  <v:imagedata r:id="rId9" o:title=""/>
                </v:shape>
                <o:OLEObject Type="Embed" ProgID="Equation.3" ShapeID="_x0000_i1065" DrawAspect="Content" ObjectID="_1304488135" r:id="rId49"/>
              </w:object>
            </w:r>
            <w:r w:rsidR="006039CF" w:rsidRPr="006039CF">
              <w:rPr>
                <w:sz w:val="18"/>
                <w:szCs w:val="18"/>
              </w:rPr>
              <w:t>,</w:t>
            </w:r>
            <w:r w:rsidR="006039CF" w:rsidRPr="006039CF">
              <w:rPr>
                <w:sz w:val="18"/>
                <w:szCs w:val="18"/>
              </w:rPr>
              <w:br/>
            </w:r>
            <w:r w:rsidR="006039CF" w:rsidRPr="006039CF">
              <w:rPr>
                <w:position w:val="-6"/>
                <w:sz w:val="18"/>
                <w:szCs w:val="18"/>
              </w:rPr>
              <w:object w:dxaOrig="620" w:dyaOrig="240">
                <v:shape id="_x0000_i1066" type="#_x0000_t75" style="width:31.4pt;height:13pt" o:ole="">
                  <v:imagedata r:id="rId11" o:title=""/>
                </v:shape>
                <o:OLEObject Type="Embed" ProgID="Equation.3" ShapeID="_x0000_i1066" DrawAspect="Content" ObjectID="_1304488136" r:id="rId50"/>
              </w:object>
            </w:r>
            <w:r w:rsidR="006039CF" w:rsidRPr="006039CF">
              <w:rPr>
                <w:sz w:val="18"/>
                <w:szCs w:val="18"/>
              </w:rPr>
              <w:t xml:space="preserve"> ромб. Постройте угол между пло</w:t>
            </w:r>
            <w:r w:rsidR="006039CF" w:rsidRPr="006039CF">
              <w:rPr>
                <w:sz w:val="18"/>
                <w:szCs w:val="18"/>
              </w:rPr>
              <w:t>с</w:t>
            </w:r>
            <w:r w:rsidR="006039CF" w:rsidRPr="006039CF">
              <w:rPr>
                <w:sz w:val="18"/>
                <w:szCs w:val="18"/>
              </w:rPr>
              <w:t xml:space="preserve">костями </w:t>
            </w:r>
            <w:r w:rsidR="006039CF" w:rsidRPr="006039CF">
              <w:rPr>
                <w:position w:val="-6"/>
                <w:sz w:val="18"/>
                <w:szCs w:val="18"/>
              </w:rPr>
              <w:object w:dxaOrig="480" w:dyaOrig="240">
                <v:shape id="_x0000_i1067" type="#_x0000_t75" style="width:23.75pt;height:12.25pt" o:ole="">
                  <v:imagedata r:id="rId19" o:title=""/>
                </v:shape>
                <o:OLEObject Type="Embed" ProgID="Equation.3" ShapeID="_x0000_i1067" DrawAspect="Content" ObjectID="_1304488137" r:id="rId51"/>
              </w:object>
            </w:r>
            <w:r w:rsidR="006039CF" w:rsidRPr="006039CF">
              <w:rPr>
                <w:sz w:val="18"/>
                <w:szCs w:val="18"/>
              </w:rPr>
              <w:t xml:space="preserve"> и </w:t>
            </w:r>
            <w:r w:rsidR="006039CF" w:rsidRPr="006039CF">
              <w:rPr>
                <w:position w:val="-6"/>
                <w:sz w:val="18"/>
                <w:szCs w:val="18"/>
              </w:rPr>
              <w:object w:dxaOrig="499" w:dyaOrig="240">
                <v:shape id="_x0000_i1068" type="#_x0000_t75" style="width:24.5pt;height:12.25pt" o:ole="">
                  <v:imagedata r:id="rId33" o:title=""/>
                </v:shape>
                <o:OLEObject Type="Embed" ProgID="Equation.3" ShapeID="_x0000_i1068" DrawAspect="Content" ObjectID="_1304488138" r:id="rId52"/>
              </w:object>
            </w:r>
          </w:p>
          <w:p w:rsidR="006039CF" w:rsidRPr="006039CF" w:rsidRDefault="003938FA" w:rsidP="00A05C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0688" editas="canvas" style="width:169.9pt;height:87.8pt;mso-position-horizontal-relative:char;mso-position-vertical-relative:line" coordorigin="6061,5193" coordsize="3358,1725">
                  <o:lock v:ext="edit" aspectratio="t"/>
                  <v:shape id="_x0000_s10689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690" type="#_x0000_t202" style="position:absolute;left:8439;top:6656;width:160;height:205" stroked="f">
                    <v:textbox style="mso-next-textbox:#_x0000_s10690;mso-fit-shape-to-text:t" inset="0,0,0,0">
                      <w:txbxContent>
                        <w:p w:rsidR="006039CF" w:rsidRPr="00FB725E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691" type="#_x0000_t202" style="position:absolute;left:7272;top:5991;width:162;height:203" stroked="f">
                    <v:textbox style="mso-next-textbox:#_x0000_s10691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692" type="#_x0000_t32" style="position:absolute;left:6577;top:6685;width:1782;height:1" o:connectortype="straight"/>
                  <v:shape id="_x0000_s10693" type="#_x0000_t32" style="position:absolute;left:8359;top:6196;width:856;height:491;flip:y" o:connectortype="straight" strokecolor="black [3213]"/>
                  <v:shape id="_x0000_s10694" type="#_x0000_t32" style="position:absolute;left:6577;top:6195;width:857;height:491;flip:y" o:connectortype="straight" strokecolor="black [3213]">
                    <v:stroke dashstyle="dash"/>
                  </v:shape>
                  <v:shape id="_x0000_s10695" type="#_x0000_t32" style="position:absolute;left:7434;top:6194;width:1781;height:1" o:connectortype="straight">
                    <v:stroke dashstyle="dash"/>
                  </v:shape>
                  <v:shape id="_x0000_s10696" type="#_x0000_t32" style="position:absolute;left:6577;top:6194;width:2638;height:491;flip:y" o:connectortype="straight">
                    <v:stroke dashstyle="dash"/>
                  </v:shape>
                  <v:shape id="_x0000_s10697" type="#_x0000_t32" style="position:absolute;left:7434;top:6194;width:925;height:497;flip:x y" o:connectortype="straight">
                    <v:stroke dashstyle="dash"/>
                  </v:shape>
                  <v:shape id="_x0000_s10698" type="#_x0000_t32" style="position:absolute;left:7878;top:5293;width:0;height:1138;flip:y" o:connectortype="straight">
                    <v:stroke dashstyle="dash"/>
                  </v:shape>
                  <v:shape id="_x0000_s10699" type="#_x0000_t202" style="position:absolute;left:6412;top:6431;width:161;height:202" stroked="f">
                    <v:textbox style="mso-next-textbox:#_x0000_s10699;mso-fit-shape-to-text:t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700" type="#_x0000_t32" style="position:absolute;left:7878;top:5293;width:481;height:1398" o:connectortype="straight"/>
                  <v:shape id="_x0000_s10701" type="#_x0000_t32" style="position:absolute;left:6577;top:5293;width:1301;height:1392;flip:x" o:connectortype="straight"/>
                  <v:shape id="_x0000_s10702" type="#_x0000_t32" style="position:absolute;left:7434;top:5293;width:444;height:901;flip:x" o:connectortype="straight">
                    <v:stroke dashstyle="dash"/>
                  </v:shape>
                  <v:shape id="_x0000_s10703" type="#_x0000_t202" style="position:absolute;left:9215;top:5955;width:162;height:204" stroked="f">
                    <v:textbox style="mso-next-textbox:#_x0000_s10703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704" type="#_x0000_t32" style="position:absolute;left:7878;top:5293;width:1338;height:901" o:connectortype="straight"/>
                  <v:shape id="_x0000_s10705" type="#_x0000_t202" style="position:absolute;left:7887;top:6228;width:161;height:203" stroked="f">
                    <v:textbox style="mso-next-textbox:#_x0000_s10705" inset="0,0,0,0">
                      <w:txbxContent>
                        <w:p w:rsidR="006039CF" w:rsidRPr="00C91A5A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v:shape id="_x0000_s10706" type="#_x0000_t202" style="position:absolute;left:8048;top:5193;width:162;height:203" stroked="f">
                    <v:textbox style="mso-next-textbox:#_x0000_s10706;mso-fit-shape-to-text:t" inset="0,0,0,0">
                      <w:txbxContent>
                        <w:p w:rsidR="006039CF" w:rsidRPr="00287D02" w:rsidRDefault="006039CF" w:rsidP="006039CF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6039CF" w:rsidRPr="006039CF" w:rsidRDefault="006039CF" w:rsidP="006039CF">
      <w:pPr>
        <w:spacing w:after="60"/>
        <w:rPr>
          <w:sz w:val="6"/>
          <w:szCs w:val="6"/>
        </w:rPr>
      </w:pPr>
    </w:p>
    <w:sectPr w:rsidR="006039CF" w:rsidRPr="006039CF" w:rsidSect="006039CF">
      <w:pgSz w:w="16838" w:h="11906" w:orient="landscape"/>
      <w:pgMar w:top="397" w:right="567" w:bottom="397" w:left="567" w:header="709" w:footer="709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335" w:rsidRDefault="00151335" w:rsidP="006039CF">
      <w:r>
        <w:separator/>
      </w:r>
    </w:p>
  </w:endnote>
  <w:endnote w:type="continuationSeparator" w:id="1">
    <w:p w:rsidR="00151335" w:rsidRDefault="00151335" w:rsidP="00603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335" w:rsidRDefault="00151335" w:rsidP="006039CF">
      <w:r>
        <w:separator/>
      </w:r>
    </w:p>
  </w:footnote>
  <w:footnote w:type="continuationSeparator" w:id="1">
    <w:p w:rsidR="00151335" w:rsidRDefault="00151335" w:rsidP="006039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05B36"/>
    <w:multiLevelType w:val="singleLevel"/>
    <w:tmpl w:val="51EC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4B3BCC"/>
    <w:multiLevelType w:val="singleLevel"/>
    <w:tmpl w:val="51EC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F621F0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E4C42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autoHyphenation/>
  <w:hyphenationZone w:val="357"/>
  <w:doNotHyphenateCaps/>
  <w:drawingGridHorizontalSpacing w:val="6"/>
  <w:drawingGridVerticalSpacing w:val="6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1780"/>
    <w:rsid w:val="000F04BD"/>
    <w:rsid w:val="001123B8"/>
    <w:rsid w:val="00151335"/>
    <w:rsid w:val="00181780"/>
    <w:rsid w:val="001C3C6E"/>
    <w:rsid w:val="001E7D3E"/>
    <w:rsid w:val="001F0241"/>
    <w:rsid w:val="00205762"/>
    <w:rsid w:val="00215EE4"/>
    <w:rsid w:val="00220ECC"/>
    <w:rsid w:val="00287D02"/>
    <w:rsid w:val="002B7B06"/>
    <w:rsid w:val="002D6B64"/>
    <w:rsid w:val="002E0192"/>
    <w:rsid w:val="00360A67"/>
    <w:rsid w:val="003938FA"/>
    <w:rsid w:val="003A6C48"/>
    <w:rsid w:val="004746BB"/>
    <w:rsid w:val="00480EB6"/>
    <w:rsid w:val="004F12A7"/>
    <w:rsid w:val="004F6250"/>
    <w:rsid w:val="0053099A"/>
    <w:rsid w:val="005F3536"/>
    <w:rsid w:val="006039CF"/>
    <w:rsid w:val="0064158A"/>
    <w:rsid w:val="00656364"/>
    <w:rsid w:val="0072609B"/>
    <w:rsid w:val="00741E7A"/>
    <w:rsid w:val="00745726"/>
    <w:rsid w:val="00770BA8"/>
    <w:rsid w:val="007C1972"/>
    <w:rsid w:val="007F5F80"/>
    <w:rsid w:val="00845393"/>
    <w:rsid w:val="008C1827"/>
    <w:rsid w:val="008E1A7F"/>
    <w:rsid w:val="00955734"/>
    <w:rsid w:val="00A60194"/>
    <w:rsid w:val="00A8384C"/>
    <w:rsid w:val="00AA5ED0"/>
    <w:rsid w:val="00AE31C4"/>
    <w:rsid w:val="00AF1815"/>
    <w:rsid w:val="00B160CB"/>
    <w:rsid w:val="00C15A67"/>
    <w:rsid w:val="00C91A5A"/>
    <w:rsid w:val="00CA265B"/>
    <w:rsid w:val="00CC6014"/>
    <w:rsid w:val="00CF1ED6"/>
    <w:rsid w:val="00D45864"/>
    <w:rsid w:val="00D70447"/>
    <w:rsid w:val="00D71982"/>
    <w:rsid w:val="00D92139"/>
    <w:rsid w:val="00E46E64"/>
    <w:rsid w:val="00E75849"/>
    <w:rsid w:val="00EA2E8B"/>
    <w:rsid w:val="00F23A05"/>
    <w:rsid w:val="00F36517"/>
    <w:rsid w:val="00F50B96"/>
    <w:rsid w:val="00F766DB"/>
    <w:rsid w:val="00FB725E"/>
    <w:rsid w:val="00FD3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2412]" strokecolor="none [3213]"/>
    </o:shapedefaults>
    <o:shapelayout v:ext="edit">
      <o:idmap v:ext="edit" data="1,10"/>
      <o:rules v:ext="edit">
        <o:r id="V:Rule122" type="connector" idref="#_x0000_s10656"/>
        <o:r id="V:Rule123" type="connector" idref="#_x0000_s10697"/>
        <o:r id="V:Rule124" type="connector" idref="#_x0000_s10667"/>
        <o:r id="V:Rule125" type="connector" idref="#_x0000_s10242"/>
        <o:r id="V:Rule126" type="connector" idref="#_x0000_s10520"/>
        <o:r id="V:Rule127" type="connector" idref="#_x0000_s10755"/>
        <o:r id="V:Rule128" type="connector" idref="#_x0000_s10532"/>
        <o:r id="V:Rule129" type="connector" idref="#_x0000_s10680"/>
        <o:r id="V:Rule130" type="connector" idref="#_x0000_s10658"/>
        <o:r id="V:Rule131" type="connector" idref="#_x0000_s10696"/>
        <o:r id="V:Rule132" type="connector" idref="#_x0000_s2036"/>
        <o:r id="V:Rule133" type="connector" idref="#_x0000_s10660"/>
        <o:r id="V:Rule134" type="connector" idref="#_x0000_s10682"/>
        <o:r id="V:Rule135" type="connector" idref="#_x0000_s10514"/>
        <o:r id="V:Rule136" type="connector" idref="#_x0000_s10322"/>
        <o:r id="V:Rule137" type="connector" idref="#_x0000_s10657"/>
        <o:r id="V:Rule138" type="connector" idref="#_x0000_s10698"/>
        <o:r id="V:Rule139" type="connector" idref="#_x0000_s10328"/>
        <o:r id="V:Rule140" type="connector" idref="#_x0000_s10655"/>
        <o:r id="V:Rule141" type="connector" idref="#_x0000_s10702"/>
        <o:r id="V:Rule142" type="connector" idref="#_x0000_s10758"/>
        <o:r id="V:Rule143" type="connector" idref="#_x0000_s10533"/>
        <o:r id="V:Rule144" type="connector" idref="#_x0000_s10754"/>
        <o:r id="V:Rule145" type="connector" idref="#_x0000_s10534"/>
        <o:r id="V:Rule146" type="connector" idref="#_x0000_s10241"/>
        <o:r id="V:Rule147" type="connector" idref="#_x0000_s10704"/>
        <o:r id="V:Rule148" type="connector" idref="#_x0000_s10459"/>
        <o:r id="V:Rule149" type="connector" idref="#_x0000_s10738"/>
        <o:r id="V:Rule150" type="connector" idref="#_x0000_s10513"/>
        <o:r id="V:Rule151" type="connector" idref="#_x0000_s10664"/>
        <o:r id="V:Rule152" type="connector" idref="#_x0000_s10692"/>
        <o:r id="V:Rule153" type="connector" idref="#_x0000_s10512"/>
        <o:r id="V:Rule154" type="connector" idref="#_x0000_s10715"/>
        <o:r id="V:Rule155" type="connector" idref="#_x0000_s10665"/>
        <o:r id="V:Rule156" type="connector" idref="#_x0000_s10693"/>
        <o:r id="V:Rule157" type="connector" idref="#_x0000_s10686"/>
        <o:r id="V:Rule158" type="connector" idref="#_x0000_s10321"/>
        <o:r id="V:Rule159" type="connector" idref="#_x0000_s10701"/>
        <o:r id="V:Rule160" type="connector" idref="#_x0000_s10517"/>
        <o:r id="V:Rule161" type="connector" idref="#_x0000_s10460"/>
        <o:r id="V:Rule162" type="connector" idref="#_x0000_s10495"/>
        <o:r id="V:Rule163" type="connector" idref="#_x0000_s10659"/>
        <o:r id="V:Rule164" type="connector" idref="#_x0000_s10694"/>
        <o:r id="V:Rule165" type="connector" idref="#_x0000_s10536"/>
        <o:r id="V:Rule166" type="connector" idref="#_x0000_s10319"/>
        <o:r id="V:Rule167" type="connector" idref="#_x0000_s10751"/>
        <o:r id="V:Rule168" type="connector" idref="#_x0000_s10457"/>
        <o:r id="V:Rule169" type="connector" idref="#_x0000_s10516"/>
        <o:r id="V:Rule170" type="connector" idref="#_x0000_s10324"/>
        <o:r id="V:Rule171" type="connector" idref="#_x0000_s10750"/>
        <o:r id="V:Rule172" type="connector" idref="#_x0000_s10463"/>
        <o:r id="V:Rule173" type="connector" idref="#_x0000_s10720"/>
        <o:r id="V:Rule174" type="connector" idref="#_x0000_s10661"/>
        <o:r id="V:Rule175" type="connector" idref="#_x0000_s10695"/>
        <o:r id="V:Rule176" type="connector" idref="#_x0000_s10493"/>
        <o:r id="V:Rule177" type="connector" idref="#_x0000_s2045"/>
        <o:r id="V:Rule178" type="connector" idref="#_x0000_s10733"/>
        <o:r id="V:Rule179" type="connector" idref="#_x0000_s10663"/>
        <o:r id="V:Rule180" type="connector" idref="#_x0000_s10518"/>
        <o:r id="V:Rule181" type="connector" idref="#_x0000_s10240"/>
        <o:r id="V:Rule182" type="connector" idref="#_x0000_s10489"/>
        <o:r id="V:Rule183" type="connector" idref="#_x0000_s10713"/>
        <o:r id="V:Rule184" type="connector" idref="#_x0000_s10452"/>
        <o:r id="V:Rule185" type="connector" idref="#_x0000_s10491"/>
        <o:r id="V:Rule186" type="connector" idref="#_x0000_s10736"/>
        <o:r id="V:Rule187" type="connector" idref="#_x0000_s10454"/>
        <o:r id="V:Rule188" type="connector" idref="#_x0000_s10712"/>
        <o:r id="V:Rule189" type="connector" idref="#_x0000_s10675"/>
        <o:r id="V:Rule190" type="connector" idref="#_x0000_s10530"/>
        <o:r id="V:Rule191" type="connector" idref="#_x0000_s10243"/>
        <o:r id="V:Rule192" type="connector" idref="#_x0000_s10714"/>
        <o:r id="V:Rule193" type="connector" idref="#_x0000_s10683"/>
        <o:r id="V:Rule194" type="connector" idref="#_x0000_s10451"/>
        <o:r id="V:Rule195" type="connector" idref="#_x0000_s10721"/>
        <o:r id="V:Rule196" type="connector" idref="#_x0000_s10508"/>
        <o:r id="V:Rule197" type="connector" idref="#_x0000_s10752"/>
        <o:r id="V:Rule198" type="connector" idref="#_x0000_s10735"/>
        <o:r id="V:Rule199" type="connector" idref="#_x0000_s10323"/>
        <o:r id="V:Rule200" type="connector" idref="#_x0000_s10531"/>
        <o:r id="V:Rule201" type="connector" idref="#_x0000_s10684"/>
        <o:r id="V:Rule202" type="connector" idref="#_x0000_s10737"/>
        <o:r id="V:Rule203" type="connector" idref="#_x0000_s10756"/>
        <o:r id="V:Rule204" type="connector" idref="#_x0000_s10320"/>
        <o:r id="V:Rule205" type="connector" idref="#_x0000_s10456"/>
        <o:r id="V:Rule206" type="connector" idref="#_x0000_s10723"/>
        <o:r id="V:Rule207" type="connector" idref="#_x0000_s10510"/>
        <o:r id="V:Rule208" type="connector" idref="#_x0000_s10492"/>
        <o:r id="V:Rule209" type="connector" idref="#_x0000_s10329"/>
        <o:r id="V:Rule210" type="connector" idref="#_x0000_s10509"/>
        <o:r id="V:Rule211" type="connector" idref="#_x0000_s10245"/>
        <o:r id="V:Rule212" type="connector" idref="#_x0000_s2046"/>
        <o:r id="V:Rule213" type="connector" idref="#_x0000_s10677"/>
        <o:r id="V:Rule214" type="connector" idref="#_x0000_s10528"/>
        <o:r id="V:Rule215" type="connector" idref="#_x0000_s10740"/>
        <o:r id="V:Rule216" type="connector" idref="#_x0000_s10497"/>
        <o:r id="V:Rule217" type="connector" idref="#_x0000_s10327"/>
        <o:r id="V:Rule218" type="connector" idref="#_x0000_s10676"/>
        <o:r id="V:Rule219" type="connector" idref="#_x0000_s10716"/>
        <o:r id="V:Rule220" type="connector" idref="#_x0000_s10529"/>
        <o:r id="V:Rule221" type="connector" idref="#_x0000_s10453"/>
        <o:r id="V:Rule222" type="connector" idref="#_x0000_s10511"/>
        <o:r id="V:Rule223" type="connector" idref="#_x0000_s10700"/>
        <o:r id="V:Rule224" type="connector" idref="#_x0000_s10490"/>
        <o:r id="V:Rule225" type="connector" idref="#_x0000_s10325"/>
        <o:r id="V:Rule226" type="connector" idref="#_x0000_s10753"/>
        <o:r id="V:Rule227" type="connector" idref="#_x0000_s10678"/>
        <o:r id="V:Rule228" type="connector" idref="#_x0000_s10494"/>
        <o:r id="V:Rule229" type="connector" idref="#_x0000_s10734"/>
        <o:r id="V:Rule230" type="connector" idref="#_x0000_s10719"/>
        <o:r id="V:Rule231" type="connector" idref="#_x0000_s10461"/>
        <o:r id="V:Rule232" type="connector" idref="#_x0000_s10331"/>
        <o:r id="V:Rule233" type="connector" idref="#_x0000_s10499"/>
        <o:r id="V:Rule234" type="connector" idref="#_x0000_s10717"/>
        <o:r id="V:Rule235" type="connector" idref="#_x0000_s10732"/>
        <o:r id="V:Rule236" type="connector" idref="#_x0000_s10455"/>
        <o:r id="V:Rule237" type="connector" idref="#_x0000_s10498"/>
        <o:r id="V:Rule238" type="connector" idref="#_x0000_s2047"/>
        <o:r id="V:Rule239" type="connector" idref="#_x0000_s10674"/>
        <o:r id="V:Rule240" type="connector" idref="#_x0000_s10501"/>
        <o:r id="V:Rule241" type="connector" idref="#_x0000_s10679"/>
        <o:r id="V:Rule242" type="connector" idref="#_x0000_s107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64"/>
    <w:pPr>
      <w:spacing w:after="0" w:line="240" w:lineRule="auto"/>
      <w:textboxTightWrap w:val="allLines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7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7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58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039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9CF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semiHidden/>
    <w:unhideWhenUsed/>
    <w:rsid w:val="006039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9CF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8E1A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image" Target="media/image8.wmf"/><Relationship Id="rId39" Type="http://schemas.openxmlformats.org/officeDocument/2006/relationships/oleObject" Target="embeddings/oleObject23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oleObject" Target="embeddings/oleObject31.bin"/><Relationship Id="rId50" Type="http://schemas.openxmlformats.org/officeDocument/2006/relationships/oleObject" Target="embeddings/oleObject3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image" Target="media/image10.wmf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3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5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9.bin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33.bin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8.bin"/><Relationship Id="rId52" Type="http://schemas.openxmlformats.org/officeDocument/2006/relationships/oleObject" Target="embeddings/oleObject3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7.bin"/><Relationship Id="rId48" Type="http://schemas.openxmlformats.org/officeDocument/2006/relationships/oleObject" Target="embeddings/oleObject3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3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40;4%202&#1082;&#1086;&#1083;%20&#1040;&#1083;&#1100;&#107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А4 2кол Альб</Template>
  <TotalTime>22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HomeLtd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2009-04-25T03:38:00Z</cp:lastPrinted>
  <dcterms:created xsi:type="dcterms:W3CDTF">2009-04-25T03:21:00Z</dcterms:created>
  <dcterms:modified xsi:type="dcterms:W3CDTF">2009-05-22T04:31:00Z</dcterms:modified>
</cp:coreProperties>
</file>